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7E8B1" w14:textId="77777777" w:rsidR="00170FCC" w:rsidRDefault="003B3389" w:rsidP="003B3389">
      <w:pPr>
        <w:pStyle w:val="Heading1"/>
      </w:pPr>
      <w:r>
        <w:t>READING</w:t>
      </w:r>
    </w:p>
    <w:p w14:paraId="6AD6A7C3" w14:textId="77777777" w:rsidR="003B3389" w:rsidRDefault="003B3389" w:rsidP="003B3389">
      <w:pPr>
        <w:pStyle w:val="Rubric"/>
      </w:pPr>
      <w:r w:rsidRPr="003B3389">
        <w:t>1</w:t>
      </w:r>
      <w:r w:rsidRPr="003B3389">
        <w:tab/>
      </w:r>
      <w:r w:rsidR="00AE4ECB" w:rsidRPr="00A54189">
        <w:t>Read the blog posts. Choose the correct words.</w:t>
      </w:r>
    </w:p>
    <w:p w14:paraId="47EEDF65" w14:textId="77777777" w:rsidR="00AE4ECB" w:rsidRPr="007B7790" w:rsidRDefault="00AE4ECB" w:rsidP="00BB4662">
      <w:pPr>
        <w:pStyle w:val="readingtext"/>
        <w:ind w:left="284" w:right="141"/>
        <w:rPr>
          <w:b/>
        </w:rPr>
      </w:pPr>
      <w:r w:rsidRPr="007B7790">
        <w:rPr>
          <w:b/>
        </w:rPr>
        <w:t>Mike’s life</w:t>
      </w:r>
    </w:p>
    <w:p w14:paraId="31FD13C3" w14:textId="3CC29F26" w:rsidR="00AE4ECB" w:rsidRDefault="00AE4ECB" w:rsidP="00BB4662">
      <w:pPr>
        <w:pStyle w:val="readingtext"/>
        <w:ind w:left="284" w:right="141"/>
      </w:pPr>
      <w:r>
        <w:t>Today – another boring day in my small town in England. But tomorrow, I’m traveling to Málaga</w:t>
      </w:r>
      <w:r w:rsidR="00272899">
        <w:t>, Spain</w:t>
      </w:r>
      <w:r>
        <w:t>! I’m so excited. I’m going to stay there for two weeks. I’m starting my Spanish course on Monday</w:t>
      </w:r>
      <w:r w:rsidR="00272899">
        <w:t>,</w:t>
      </w:r>
      <w:r>
        <w:t xml:space="preserve"> so hopefully, I’m going to be a great </w:t>
      </w:r>
      <w:r w:rsidR="00272899">
        <w:t>Spanish</w:t>
      </w:r>
      <w:r w:rsidR="00A54710">
        <w:t xml:space="preserve"> </w:t>
      </w:r>
      <w:r>
        <w:t xml:space="preserve">speaker when I come back. </w:t>
      </w:r>
    </w:p>
    <w:p w14:paraId="54EBF329" w14:textId="3CCF360A" w:rsidR="00AE4ECB" w:rsidRDefault="00AE4ECB" w:rsidP="00BB4662">
      <w:pPr>
        <w:pStyle w:val="readingtext"/>
        <w:ind w:left="284" w:right="141"/>
      </w:pPr>
      <w:r>
        <w:t>It’s a school trip</w:t>
      </w:r>
      <w:r w:rsidR="001F0AA6">
        <w:t>,</w:t>
      </w:r>
      <w:r>
        <w:t xml:space="preserve"> and </w:t>
      </w:r>
      <w:r w:rsidR="00F24E06">
        <w:t xml:space="preserve">four </w:t>
      </w:r>
      <w:r>
        <w:t>of us are going, so I’m not going to be on my own. There’s John, Gwen</w:t>
      </w:r>
      <w:r w:rsidR="00272899">
        <w:t>,</w:t>
      </w:r>
      <w:r>
        <w:t xml:space="preserve"> and Rachel. We’re going to spend a lot of time together. Here are some of the things we’re going to do:</w:t>
      </w:r>
    </w:p>
    <w:p w14:paraId="7ADC4522" w14:textId="00DD6069" w:rsidR="00AE4ECB" w:rsidRDefault="00AE4ECB" w:rsidP="00BB4662">
      <w:pPr>
        <w:pStyle w:val="readingtext"/>
        <w:ind w:left="284" w:right="141"/>
      </w:pPr>
      <w:r>
        <w:t xml:space="preserve">• Go to </w:t>
      </w:r>
      <w:r w:rsidR="00272899">
        <w:t xml:space="preserve">a lot </w:t>
      </w:r>
      <w:r>
        <w:t xml:space="preserve">of restaurants! Málaga has </w:t>
      </w:r>
      <w:r w:rsidR="00272899">
        <w:t xml:space="preserve">a lot </w:t>
      </w:r>
      <w:r>
        <w:t>of great places to eat – and I really want to try the local food.</w:t>
      </w:r>
    </w:p>
    <w:p w14:paraId="6F551000" w14:textId="77777777" w:rsidR="00AE4ECB" w:rsidRDefault="00AE4ECB" w:rsidP="00BB4662">
      <w:pPr>
        <w:pStyle w:val="readingtext"/>
        <w:ind w:left="284" w:right="141"/>
      </w:pPr>
      <w:r>
        <w:t>• Visit the beach every day.</w:t>
      </w:r>
    </w:p>
    <w:p w14:paraId="2D53CA82" w14:textId="2A99C28A" w:rsidR="00AE4ECB" w:rsidRDefault="00AE4ECB" w:rsidP="00BB4662">
      <w:pPr>
        <w:pStyle w:val="readingtext"/>
        <w:ind w:left="284" w:right="141"/>
      </w:pPr>
      <w:r>
        <w:t xml:space="preserve">• Go to the </w:t>
      </w:r>
      <w:r w:rsidR="00272899">
        <w:t xml:space="preserve">soccer </w:t>
      </w:r>
      <w:r>
        <w:t xml:space="preserve">stadium. We want to see lots of </w:t>
      </w:r>
      <w:r w:rsidR="002E0304">
        <w:t>games</w:t>
      </w:r>
      <w:r>
        <w:t>!</w:t>
      </w:r>
    </w:p>
    <w:p w14:paraId="028CB678" w14:textId="77777777" w:rsidR="00AE4ECB" w:rsidRDefault="00AE4ECB" w:rsidP="00BB4662">
      <w:pPr>
        <w:pStyle w:val="readingtext"/>
        <w:ind w:left="284" w:right="141"/>
        <w:rPr>
          <w:spacing w:val="-1"/>
        </w:rPr>
      </w:pPr>
      <w:r>
        <w:rPr>
          <w:spacing w:val="-1"/>
        </w:rPr>
        <w:t>There’s going to be so much to do. It’s going to be fun!</w:t>
      </w:r>
    </w:p>
    <w:p w14:paraId="6B40D9E1" w14:textId="77777777" w:rsidR="00AE4ECB" w:rsidRPr="007B7790" w:rsidRDefault="00AE4ECB" w:rsidP="00BB4662">
      <w:pPr>
        <w:pStyle w:val="readingtext"/>
        <w:ind w:left="284" w:right="141"/>
        <w:rPr>
          <w:b/>
        </w:rPr>
      </w:pPr>
      <w:r w:rsidRPr="007B7790">
        <w:rPr>
          <w:b/>
        </w:rPr>
        <w:t>Estefania’s world</w:t>
      </w:r>
    </w:p>
    <w:p w14:paraId="31F3871A" w14:textId="67C8F502" w:rsidR="00AE4ECB" w:rsidRDefault="00AE4ECB" w:rsidP="00BB4662">
      <w:pPr>
        <w:pStyle w:val="readingtext"/>
        <w:ind w:left="284" w:right="141"/>
      </w:pPr>
      <w:r>
        <w:t xml:space="preserve">I’m flying to Scotland next week. Yes, I’m finally leaving Spain and going to an English-speaking country to </w:t>
      </w:r>
      <w:r w:rsidR="00272899">
        <w:t xml:space="preserve">practice </w:t>
      </w:r>
      <w:r>
        <w:t xml:space="preserve">my English. I’m going to a small town for a month because I want to be somewhere quiet and learn quickly. </w:t>
      </w:r>
    </w:p>
    <w:p w14:paraId="6692AC50" w14:textId="236C3581" w:rsidR="00AE4ECB" w:rsidRDefault="00AE4ECB" w:rsidP="00BB4662">
      <w:pPr>
        <w:pStyle w:val="readingtext"/>
        <w:ind w:left="284" w:right="141"/>
      </w:pPr>
      <w:r>
        <w:t xml:space="preserve">I’m not going with anyone, so I hope I can meet </w:t>
      </w:r>
      <w:r w:rsidR="00272899">
        <w:t xml:space="preserve">a lot </w:t>
      </w:r>
      <w:r>
        <w:t xml:space="preserve">of people and make friends easily with local people. I think it’s important to do that so I can speak English more confidently. </w:t>
      </w:r>
    </w:p>
    <w:p w14:paraId="23E957EC" w14:textId="094D5F4C" w:rsidR="00AE4ECB" w:rsidRDefault="00AE4ECB" w:rsidP="00BB4662">
      <w:pPr>
        <w:pStyle w:val="readingtext"/>
        <w:ind w:left="284" w:right="141"/>
      </w:pPr>
      <w:r>
        <w:t>Also, I’m not taking many things with me – just my laptop and some clothes. I’m not bringing any books or music because I want to read and listen to things in English when I’m there.</w:t>
      </w:r>
    </w:p>
    <w:p w14:paraId="49DED0ED" w14:textId="77777777" w:rsidR="00AE4ECB" w:rsidRDefault="00AE4ECB" w:rsidP="00BB4662">
      <w:pPr>
        <w:pStyle w:val="readingtext"/>
        <w:ind w:left="284" w:right="141"/>
      </w:pPr>
      <w:r>
        <w:t>I’m not going to eat in restaurants very often. I can cook at home. It’s cheaper.</w:t>
      </w:r>
    </w:p>
    <w:p w14:paraId="0401E5EC" w14:textId="77777777" w:rsidR="00AE4ECB" w:rsidRDefault="00AE4ECB" w:rsidP="00BB4662">
      <w:pPr>
        <w:pStyle w:val="readingtext"/>
        <w:ind w:left="284" w:right="141"/>
        <w:sectPr w:rsidR="00AE4ECB" w:rsidSect="003B3389">
          <w:headerReference w:type="default" r:id="rId11"/>
          <w:footerReference w:type="default" r:id="rId12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>
        <w:t>It’s probably going to be difficult for the first week, but after that, I hope it’s going to be a lot of fun!</w:t>
      </w:r>
    </w:p>
    <w:p w14:paraId="57DE4FB2" w14:textId="77777777" w:rsidR="00311298" w:rsidRDefault="00311298" w:rsidP="00311298">
      <w:pPr>
        <w:pStyle w:val="questions"/>
      </w:pPr>
      <w:r>
        <w:t>0</w:t>
      </w:r>
      <w:r>
        <w:tab/>
        <w:t xml:space="preserve">Mike lives in </w:t>
      </w:r>
      <w:r w:rsidRPr="00E83429">
        <w:rPr>
          <w:i/>
          <w:iCs/>
          <w:u w:val="single"/>
        </w:rPr>
        <w:t>England</w:t>
      </w:r>
      <w:r>
        <w:t xml:space="preserve"> / </w:t>
      </w:r>
      <w:r w:rsidRPr="00A37DA6">
        <w:rPr>
          <w:i/>
        </w:rPr>
        <w:t>Spain</w:t>
      </w:r>
      <w:r>
        <w:t>.</w:t>
      </w:r>
    </w:p>
    <w:p w14:paraId="06A44C04" w14:textId="77777777" w:rsidR="00311298" w:rsidRDefault="00311298" w:rsidP="00311298">
      <w:pPr>
        <w:pStyle w:val="questions"/>
      </w:pPr>
      <w:r>
        <w:t>1</w:t>
      </w:r>
      <w:r>
        <w:tab/>
        <w:t xml:space="preserve">He is going to </w:t>
      </w:r>
      <w:r w:rsidRPr="00A37DA6">
        <w:rPr>
          <w:i/>
        </w:rPr>
        <w:t>England</w:t>
      </w:r>
      <w:r>
        <w:t xml:space="preserve"> / </w:t>
      </w:r>
      <w:r w:rsidRPr="00A37DA6">
        <w:rPr>
          <w:i/>
        </w:rPr>
        <w:t>Spain</w:t>
      </w:r>
      <w:r>
        <w:t xml:space="preserve"> soon.</w:t>
      </w:r>
    </w:p>
    <w:p w14:paraId="6804DB97" w14:textId="77777777" w:rsidR="00311298" w:rsidRDefault="00311298" w:rsidP="00311298">
      <w:pPr>
        <w:pStyle w:val="questions"/>
      </w:pPr>
      <w:r>
        <w:t>2</w:t>
      </w:r>
      <w:r>
        <w:tab/>
        <w:t xml:space="preserve">He is going </w:t>
      </w:r>
      <w:r w:rsidRPr="00A37DA6">
        <w:rPr>
          <w:i/>
        </w:rPr>
        <w:t>with friends</w:t>
      </w:r>
      <w:r w:rsidRPr="00A37DA6">
        <w:t xml:space="preserve"> / </w:t>
      </w:r>
      <w:r w:rsidRPr="00A37DA6">
        <w:rPr>
          <w:i/>
        </w:rPr>
        <w:t>on his own</w:t>
      </w:r>
      <w:r>
        <w:t>.</w:t>
      </w:r>
    </w:p>
    <w:p w14:paraId="1D691B28" w14:textId="77777777" w:rsidR="00311298" w:rsidRDefault="00311298" w:rsidP="00311298">
      <w:pPr>
        <w:pStyle w:val="questions"/>
      </w:pPr>
      <w:r>
        <w:t>3</w:t>
      </w:r>
      <w:r>
        <w:tab/>
        <w:t>He is going to eat English / Spanish food.</w:t>
      </w:r>
    </w:p>
    <w:p w14:paraId="64438533" w14:textId="77777777" w:rsidR="00311298" w:rsidRDefault="00311298" w:rsidP="00311298">
      <w:pPr>
        <w:pStyle w:val="questions"/>
      </w:pPr>
      <w:r>
        <w:t>4</w:t>
      </w:r>
      <w:r>
        <w:tab/>
        <w:t xml:space="preserve">Estefania lives in </w:t>
      </w:r>
      <w:r w:rsidRPr="00A37DA6">
        <w:rPr>
          <w:i/>
        </w:rPr>
        <w:t>Scotland</w:t>
      </w:r>
      <w:r>
        <w:t xml:space="preserve"> / </w:t>
      </w:r>
      <w:r w:rsidRPr="00A37DA6">
        <w:rPr>
          <w:i/>
        </w:rPr>
        <w:t>Spain</w:t>
      </w:r>
      <w:r>
        <w:t xml:space="preserve">. </w:t>
      </w:r>
    </w:p>
    <w:p w14:paraId="0D59F429" w14:textId="77777777" w:rsidR="00311298" w:rsidRDefault="00311298" w:rsidP="00311298">
      <w:pPr>
        <w:pStyle w:val="questions"/>
      </w:pPr>
      <w:r>
        <w:br w:type="column"/>
      </w:r>
      <w:r>
        <w:t>5</w:t>
      </w:r>
      <w:r>
        <w:tab/>
        <w:t xml:space="preserve">She is going to </w:t>
      </w:r>
      <w:r w:rsidRPr="00A37DA6">
        <w:rPr>
          <w:i/>
        </w:rPr>
        <w:t>Scotland</w:t>
      </w:r>
      <w:r>
        <w:t xml:space="preserve"> / </w:t>
      </w:r>
      <w:r w:rsidRPr="00A37DA6">
        <w:rPr>
          <w:i/>
        </w:rPr>
        <w:t>Spain</w:t>
      </w:r>
      <w:r>
        <w:t xml:space="preserve"> soon.</w:t>
      </w:r>
    </w:p>
    <w:p w14:paraId="4EF87B52" w14:textId="77777777" w:rsidR="00311298" w:rsidRDefault="00311298" w:rsidP="00311298">
      <w:pPr>
        <w:pStyle w:val="questions"/>
      </w:pPr>
      <w:r>
        <w:t>6</w:t>
      </w:r>
      <w:r>
        <w:tab/>
        <w:t>She is going</w:t>
      </w:r>
      <w:r w:rsidRPr="00A37DA6">
        <w:rPr>
          <w:i/>
        </w:rPr>
        <w:t xml:space="preserve"> with friends</w:t>
      </w:r>
      <w:r>
        <w:t xml:space="preserve"> / </w:t>
      </w:r>
      <w:r w:rsidRPr="00A37DA6">
        <w:rPr>
          <w:i/>
        </w:rPr>
        <w:t>on her own</w:t>
      </w:r>
      <w:r>
        <w:t>.</w:t>
      </w:r>
    </w:p>
    <w:p w14:paraId="2D9FDBFF" w14:textId="77777777" w:rsidR="003B3389" w:rsidRDefault="00311298" w:rsidP="00311298">
      <w:pPr>
        <w:pStyle w:val="questions"/>
      </w:pPr>
      <w:r>
        <w:t>7</w:t>
      </w:r>
      <w:r>
        <w:tab/>
        <w:t xml:space="preserve">She wants to read and listen to things in </w:t>
      </w:r>
      <w:r w:rsidRPr="00A37DA6">
        <w:rPr>
          <w:i/>
        </w:rPr>
        <w:t>English</w:t>
      </w:r>
      <w:r>
        <w:t xml:space="preserve"> / </w:t>
      </w:r>
      <w:r w:rsidRPr="00A37DA6">
        <w:rPr>
          <w:i/>
        </w:rPr>
        <w:t>Spanish</w:t>
      </w:r>
      <w:r>
        <w:t>.</w:t>
      </w:r>
    </w:p>
    <w:tbl>
      <w:tblPr>
        <w:tblStyle w:val="TableGrid"/>
        <w:tblpPr w:leftFromText="180" w:rightFromText="180" w:vertAnchor="text" w:horzAnchor="margin" w:tblpXSpec="right" w:tblpY="77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311298" w14:paraId="59D04A17" w14:textId="77777777" w:rsidTr="006C25C3">
        <w:trPr>
          <w:trHeight w:val="390"/>
        </w:trPr>
        <w:tc>
          <w:tcPr>
            <w:tcW w:w="425" w:type="dxa"/>
          </w:tcPr>
          <w:p w14:paraId="68C78BFE" w14:textId="77777777" w:rsidR="00311298" w:rsidRDefault="00311298" w:rsidP="006C25C3">
            <w:pPr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4A527E9E" w14:textId="77777777" w:rsidR="00311298" w:rsidRPr="007C34DC" w:rsidRDefault="00311298" w:rsidP="006C25C3">
            <w:pPr>
              <w:ind w:left="0" w:firstLine="0"/>
              <w:rPr>
                <w:b/>
              </w:rPr>
            </w:pPr>
            <w:r w:rsidRPr="007C34DC">
              <w:rPr>
                <w:b/>
                <w:color w:val="FFFFFF" w:themeColor="background1"/>
              </w:rPr>
              <w:t>10</w:t>
            </w:r>
          </w:p>
        </w:tc>
      </w:tr>
    </w:tbl>
    <w:p w14:paraId="26B73444" w14:textId="77777777" w:rsidR="00311298" w:rsidRDefault="00311298" w:rsidP="00311298">
      <w:pPr>
        <w:pStyle w:val="questions"/>
      </w:pPr>
    </w:p>
    <w:p w14:paraId="5D5CDB5C" w14:textId="77777777" w:rsidR="00311298" w:rsidRDefault="00311298" w:rsidP="00311298">
      <w:pPr>
        <w:pStyle w:val="questions"/>
      </w:pPr>
    </w:p>
    <w:p w14:paraId="4E583D46" w14:textId="77777777" w:rsidR="00311298" w:rsidRDefault="00311298" w:rsidP="00311298">
      <w:pPr>
        <w:pStyle w:val="questions"/>
        <w:sectPr w:rsidR="00311298" w:rsidSect="00311298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2A339301" w14:textId="77777777" w:rsidR="00311298" w:rsidRDefault="00311298" w:rsidP="00311298">
      <w:pPr>
        <w:pStyle w:val="questions"/>
      </w:pPr>
    </w:p>
    <w:p w14:paraId="179B4869" w14:textId="77777777" w:rsidR="00311298" w:rsidRPr="00A54189" w:rsidRDefault="00311298" w:rsidP="00311298">
      <w:pPr>
        <w:pStyle w:val="Rubric"/>
      </w:pPr>
      <w:r w:rsidRPr="00A54189">
        <w:t>2</w:t>
      </w:r>
      <w:r w:rsidRPr="00A54189">
        <w:tab/>
        <w:t xml:space="preserve">Read the blog posts again. For each question, answer </w:t>
      </w:r>
      <w:r w:rsidR="00272899">
        <w:t>M (</w:t>
      </w:r>
      <w:r w:rsidRPr="00A54189">
        <w:t>Mike</w:t>
      </w:r>
      <w:r w:rsidR="00272899">
        <w:t>)</w:t>
      </w:r>
      <w:r w:rsidRPr="00A54189">
        <w:t xml:space="preserve"> or </w:t>
      </w:r>
      <w:r w:rsidR="00272899">
        <w:t>E (</w:t>
      </w:r>
      <w:r w:rsidRPr="00A54189">
        <w:t>Estefania</w:t>
      </w:r>
      <w:r w:rsidR="00272899">
        <w:t>)</w:t>
      </w:r>
      <w:r w:rsidRPr="00A54189">
        <w:t>.</w:t>
      </w:r>
    </w:p>
    <w:p w14:paraId="3B359CB7" w14:textId="77777777" w:rsidR="00311298" w:rsidRDefault="00311298" w:rsidP="00311298">
      <w:pPr>
        <w:pStyle w:val="questions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ectPr w:rsidR="00311298" w:rsidSect="009B610D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12C9F7A4" w14:textId="5E761A86" w:rsidR="00311298" w:rsidRPr="00AB60EF" w:rsidRDefault="00311298" w:rsidP="006C25C3">
      <w:pPr>
        <w:pStyle w:val="questions"/>
        <w:widowControl w:val="0"/>
        <w:numPr>
          <w:ilvl w:val="0"/>
          <w:numId w:val="7"/>
        </w:numPr>
        <w:tabs>
          <w:tab w:val="left" w:pos="284"/>
          <w:tab w:val="left" w:pos="4253"/>
        </w:tabs>
        <w:autoSpaceDE w:val="0"/>
        <w:autoSpaceDN w:val="0"/>
        <w:adjustRightInd w:val="0"/>
        <w:ind w:left="283" w:hanging="283"/>
        <w:rPr>
          <w:i/>
          <w:u w:val="single"/>
        </w:rPr>
      </w:pPr>
      <w:r>
        <w:t xml:space="preserve">Who speaks the best Spanish? </w:t>
      </w:r>
      <w:r w:rsidR="006C25C3">
        <w:tab/>
      </w:r>
      <w:r w:rsidR="00272899" w:rsidRPr="00E83429">
        <w:rPr>
          <w:i/>
          <w:iCs/>
          <w:color w:val="404040"/>
          <w:u w:val="single"/>
        </w:rPr>
        <w:t>E</w:t>
      </w:r>
    </w:p>
    <w:p w14:paraId="692E1C47" w14:textId="77777777" w:rsidR="00311298" w:rsidRDefault="00311298" w:rsidP="006C25C3">
      <w:pPr>
        <w:pStyle w:val="questions"/>
        <w:widowControl w:val="0"/>
        <w:numPr>
          <w:ilvl w:val="0"/>
          <w:numId w:val="6"/>
        </w:numPr>
        <w:tabs>
          <w:tab w:val="left" w:pos="284"/>
          <w:tab w:val="left" w:pos="4253"/>
        </w:tabs>
        <w:autoSpaceDE w:val="0"/>
        <w:autoSpaceDN w:val="0"/>
        <w:adjustRightInd w:val="0"/>
        <w:ind w:left="284" w:hanging="284"/>
      </w:pPr>
      <w:r>
        <w:t xml:space="preserve">Who </w:t>
      </w:r>
      <w:r w:rsidRPr="00BB4662">
        <w:t>is going to live</w:t>
      </w:r>
      <w:r>
        <w:t xml:space="preserve"> in the bigge</w:t>
      </w:r>
      <w:r w:rsidR="006C25C3">
        <w:t xml:space="preserve">st city? </w:t>
      </w:r>
      <w:r w:rsidR="006C25C3">
        <w:tab/>
        <w:t>________</w:t>
      </w:r>
    </w:p>
    <w:p w14:paraId="28FFB77F" w14:textId="77777777" w:rsidR="00311298" w:rsidRDefault="00311298" w:rsidP="006C25C3">
      <w:pPr>
        <w:pStyle w:val="questions"/>
        <w:widowControl w:val="0"/>
        <w:numPr>
          <w:ilvl w:val="0"/>
          <w:numId w:val="6"/>
        </w:numPr>
        <w:tabs>
          <w:tab w:val="left" w:pos="284"/>
          <w:tab w:val="left" w:pos="4253"/>
        </w:tabs>
        <w:autoSpaceDE w:val="0"/>
        <w:autoSpaceDN w:val="0"/>
        <w:adjustRightInd w:val="0"/>
        <w:ind w:left="284" w:hanging="284"/>
      </w:pPr>
      <w:r>
        <w:t>Who is going away for the long</w:t>
      </w:r>
      <w:r w:rsidR="006C25C3">
        <w:t>est?</w:t>
      </w:r>
      <w:r w:rsidR="006C25C3">
        <w:tab/>
        <w:t>________</w:t>
      </w:r>
    </w:p>
    <w:p w14:paraId="752F4598" w14:textId="77777777" w:rsidR="00311298" w:rsidRDefault="00311298" w:rsidP="006C25C3">
      <w:pPr>
        <w:pStyle w:val="questions"/>
        <w:widowControl w:val="0"/>
        <w:numPr>
          <w:ilvl w:val="0"/>
          <w:numId w:val="6"/>
        </w:numPr>
        <w:tabs>
          <w:tab w:val="left" w:pos="284"/>
          <w:tab w:val="left" w:pos="4253"/>
        </w:tabs>
        <w:autoSpaceDE w:val="0"/>
        <w:autoSpaceDN w:val="0"/>
        <w:adjustRightInd w:val="0"/>
        <w:ind w:left="284" w:hanging="284"/>
      </w:pPr>
      <w:r>
        <w:t>Who wants to visit the most place</w:t>
      </w:r>
      <w:r w:rsidR="006C25C3">
        <w:t>s?</w:t>
      </w:r>
      <w:r w:rsidR="006C25C3">
        <w:tab/>
        <w:t>________</w:t>
      </w:r>
    </w:p>
    <w:tbl>
      <w:tblPr>
        <w:tblStyle w:val="TableGrid"/>
        <w:tblpPr w:leftFromText="180" w:rightFromText="180" w:vertAnchor="text" w:horzAnchor="margin" w:tblpXSpec="right" w:tblpY="628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6C25C3" w14:paraId="75CF5CF5" w14:textId="77777777" w:rsidTr="00E83429">
        <w:trPr>
          <w:trHeight w:val="390"/>
        </w:trPr>
        <w:tc>
          <w:tcPr>
            <w:tcW w:w="425" w:type="dxa"/>
          </w:tcPr>
          <w:p w14:paraId="318DDCD8" w14:textId="77777777" w:rsidR="006C25C3" w:rsidRDefault="006C25C3" w:rsidP="00E83429">
            <w:pPr>
              <w:tabs>
                <w:tab w:val="left" w:pos="4253"/>
              </w:tabs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2A5E116D" w14:textId="77777777" w:rsidR="006C25C3" w:rsidRPr="007C34DC" w:rsidRDefault="006C25C3" w:rsidP="00E83429">
            <w:pPr>
              <w:tabs>
                <w:tab w:val="left" w:pos="4253"/>
              </w:tabs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8</w:t>
            </w:r>
          </w:p>
        </w:tc>
      </w:tr>
    </w:tbl>
    <w:p w14:paraId="2F2E2575" w14:textId="73E46310" w:rsidR="00311298" w:rsidRDefault="00311298" w:rsidP="00E83429">
      <w:pPr>
        <w:pStyle w:val="questions"/>
        <w:widowControl w:val="0"/>
        <w:numPr>
          <w:ilvl w:val="0"/>
          <w:numId w:val="6"/>
        </w:numPr>
        <w:tabs>
          <w:tab w:val="left" w:pos="284"/>
          <w:tab w:val="left" w:pos="4253"/>
        </w:tabs>
        <w:autoSpaceDE w:val="0"/>
        <w:autoSpaceDN w:val="0"/>
        <w:adjustRightInd w:val="0"/>
        <w:spacing w:before="0"/>
        <w:ind w:left="284" w:hanging="284"/>
      </w:pPr>
      <w:r>
        <w:t>Who is going to be lonelier at the start</w:t>
      </w:r>
      <w:r w:rsidR="006C25C3">
        <w:t xml:space="preserve"> </w:t>
      </w:r>
      <w:r w:rsidR="006C25C3">
        <w:br/>
        <w:t xml:space="preserve">of their trip? </w:t>
      </w:r>
      <w:r w:rsidR="006C25C3">
        <w:tab/>
        <w:t>________</w:t>
      </w:r>
    </w:p>
    <w:p w14:paraId="185FB620" w14:textId="77777777" w:rsidR="00311298" w:rsidRDefault="00311298" w:rsidP="006C25C3">
      <w:pPr>
        <w:pStyle w:val="questions"/>
        <w:widowControl w:val="0"/>
        <w:numPr>
          <w:ilvl w:val="0"/>
          <w:numId w:val="6"/>
        </w:numPr>
        <w:tabs>
          <w:tab w:val="left" w:pos="284"/>
          <w:tab w:val="left" w:pos="4253"/>
        </w:tabs>
        <w:autoSpaceDE w:val="0"/>
        <w:autoSpaceDN w:val="0"/>
        <w:adjustRightInd w:val="0"/>
        <w:ind w:left="284" w:hanging="284"/>
      </w:pPr>
      <w:r>
        <w:t>Who is going to eat the most local food</w:t>
      </w:r>
      <w:r w:rsidR="006C25C3">
        <w:t xml:space="preserve">? </w:t>
      </w:r>
      <w:r w:rsidR="006C25C3">
        <w:tab/>
        <w:t>________</w:t>
      </w:r>
    </w:p>
    <w:p w14:paraId="2ADA9B14" w14:textId="77777777" w:rsidR="00311298" w:rsidRDefault="00311298" w:rsidP="006C25C3">
      <w:pPr>
        <w:pStyle w:val="questions"/>
        <w:widowControl w:val="0"/>
        <w:numPr>
          <w:ilvl w:val="0"/>
          <w:numId w:val="6"/>
        </w:numPr>
        <w:tabs>
          <w:tab w:val="left" w:pos="284"/>
          <w:tab w:val="left" w:pos="4253"/>
        </w:tabs>
        <w:autoSpaceDE w:val="0"/>
        <w:autoSpaceDN w:val="0"/>
        <w:adjustRightInd w:val="0"/>
        <w:ind w:left="284" w:hanging="284"/>
      </w:pPr>
      <w:r>
        <w:t>Who is going to study the mos</w:t>
      </w:r>
      <w:r w:rsidR="006C25C3">
        <w:t>t?</w:t>
      </w:r>
      <w:r w:rsidR="006C25C3">
        <w:tab/>
        <w:t>________</w:t>
      </w:r>
    </w:p>
    <w:p w14:paraId="1F7C239C" w14:textId="77777777" w:rsidR="00311298" w:rsidRDefault="00311298" w:rsidP="006C25C3">
      <w:pPr>
        <w:pStyle w:val="questions"/>
        <w:widowControl w:val="0"/>
        <w:numPr>
          <w:ilvl w:val="0"/>
          <w:numId w:val="6"/>
        </w:numPr>
        <w:tabs>
          <w:tab w:val="left" w:pos="284"/>
          <w:tab w:val="left" w:pos="4253"/>
        </w:tabs>
        <w:autoSpaceDE w:val="0"/>
        <w:autoSpaceDN w:val="0"/>
        <w:adjustRightInd w:val="0"/>
        <w:ind w:left="284" w:hanging="284"/>
      </w:pPr>
      <w:r>
        <w:t>Who is going to speak their own language</w:t>
      </w:r>
      <w:r w:rsidR="006C25C3">
        <w:br/>
        <w:t>the most?</w:t>
      </w:r>
      <w:r w:rsidR="006C25C3">
        <w:tab/>
        <w:t xml:space="preserve">________ </w:t>
      </w:r>
    </w:p>
    <w:p w14:paraId="786EED3D" w14:textId="77777777" w:rsidR="00311298" w:rsidRDefault="00311298" w:rsidP="006C25C3">
      <w:pPr>
        <w:pStyle w:val="questions"/>
        <w:widowControl w:val="0"/>
        <w:numPr>
          <w:ilvl w:val="0"/>
          <w:numId w:val="6"/>
        </w:numPr>
        <w:tabs>
          <w:tab w:val="left" w:pos="284"/>
          <w:tab w:val="left" w:pos="4253"/>
        </w:tabs>
        <w:autoSpaceDE w:val="0"/>
        <w:autoSpaceDN w:val="0"/>
        <w:adjustRightInd w:val="0"/>
        <w:ind w:left="284" w:hanging="284"/>
      </w:pPr>
      <w:r>
        <w:t>Who is going to be the most serious</w:t>
      </w:r>
      <w:r w:rsidR="006C25C3">
        <w:br/>
      </w:r>
      <w:r>
        <w:t xml:space="preserve"> student? </w:t>
      </w:r>
      <w:r w:rsidR="006C25C3">
        <w:tab/>
        <w:t>_</w:t>
      </w:r>
      <w:r>
        <w:t>____</w:t>
      </w:r>
      <w:r w:rsidR="006C25C3">
        <w:t>___</w:t>
      </w:r>
    </w:p>
    <w:p w14:paraId="529027A2" w14:textId="77777777" w:rsidR="00311298" w:rsidRDefault="00311298" w:rsidP="00311298">
      <w:pPr>
        <w:spacing w:before="0" w:after="160" w:line="259" w:lineRule="auto"/>
        <w:sectPr w:rsidR="00311298" w:rsidSect="00367F2E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7F4D5008" w14:textId="77777777" w:rsidR="006C25C3" w:rsidRDefault="006C25C3" w:rsidP="006C25C3">
      <w:pPr>
        <w:pStyle w:val="questions"/>
        <w:ind w:left="0" w:firstLine="0"/>
      </w:pPr>
      <w:r>
        <w:br w:type="page"/>
      </w:r>
    </w:p>
    <w:p w14:paraId="54044F79" w14:textId="77777777" w:rsidR="006C25C3" w:rsidRPr="006C25C3" w:rsidRDefault="006C25C3" w:rsidP="006C25C3">
      <w:pPr>
        <w:pStyle w:val="Heading1"/>
      </w:pPr>
      <w:r w:rsidRPr="006C25C3">
        <w:lastRenderedPageBreak/>
        <w:t>LISTENING</w:t>
      </w:r>
    </w:p>
    <w:p w14:paraId="4469A581" w14:textId="33086DDC" w:rsidR="006C25C3" w:rsidRDefault="006C25C3" w:rsidP="006C25C3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6C25C3">
        <w:rPr>
          <w:b/>
          <w:bCs/>
          <w:sz w:val="22"/>
        </w:rPr>
        <w:t>3</w:t>
      </w:r>
      <w:r w:rsidRPr="006C25C3">
        <w:rPr>
          <w:b/>
          <w:bCs/>
          <w:sz w:val="22"/>
        </w:rPr>
        <w:tab/>
      </w:r>
      <w:r w:rsidRPr="006C25C3">
        <w:rPr>
          <w:b/>
          <w:bCs/>
          <w:noProof/>
          <w:sz w:val="22"/>
          <w:lang w:eastAsia="en-GB"/>
        </w:rPr>
        <w:drawing>
          <wp:inline distT="0" distB="0" distL="0" distR="0" wp14:anchorId="0A794AC4" wp14:editId="6A3607A2">
            <wp:extent cx="171450" cy="107654"/>
            <wp:effectExtent l="0" t="0" r="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25C3">
        <w:rPr>
          <w:b/>
          <w:bCs/>
          <w:sz w:val="22"/>
        </w:rPr>
        <w:tab/>
        <w:t xml:space="preserve">Listen to two teenagers arranging something. Complete the sentences with words from the </w:t>
      </w:r>
      <w:r w:rsidR="004829B3">
        <w:rPr>
          <w:b/>
          <w:bCs/>
          <w:sz w:val="22"/>
        </w:rPr>
        <w:t>list</w:t>
      </w:r>
      <w:r w:rsidRPr="006C25C3">
        <w:rPr>
          <w:b/>
          <w:bCs/>
          <w:sz w:val="22"/>
        </w:rPr>
        <w:t xml:space="preserve">. </w:t>
      </w:r>
      <w:r w:rsidRPr="006C25C3">
        <w:rPr>
          <w:b/>
          <w:bCs/>
          <w:sz w:val="22"/>
        </w:rPr>
        <w:br/>
        <w:t xml:space="preserve">There are two extra words. </w:t>
      </w:r>
    </w:p>
    <w:p w14:paraId="23FF29D2" w14:textId="77777777" w:rsidR="006C25C3" w:rsidRDefault="006C25C3" w:rsidP="006C25C3">
      <w:pPr>
        <w:keepNext/>
        <w:widowControl w:val="0"/>
        <w:autoSpaceDE w:val="0"/>
        <w:autoSpaceDN w:val="0"/>
        <w:adjustRightInd w:val="0"/>
        <w:spacing w:before="0"/>
        <w:ind w:firstLine="0"/>
        <w:rPr>
          <w:b/>
          <w:bCs/>
          <w:sz w:val="22"/>
        </w:rPr>
      </w:pPr>
      <w:r w:rsidRPr="006C25C3">
        <w:rPr>
          <w:rStyle w:val="SubtitleChar"/>
          <w:lang w:val="en-US"/>
        </w:rPr>
        <w:t>café</w:t>
      </w:r>
      <w:r>
        <w:rPr>
          <w:rStyle w:val="SubtitleChar"/>
          <w:lang w:val="en-US"/>
        </w:rPr>
        <w:t xml:space="preserve"> |</w:t>
      </w:r>
      <w:r w:rsidRPr="006C25C3">
        <w:rPr>
          <w:rStyle w:val="SubtitleChar"/>
          <w:lang w:val="en-US"/>
        </w:rPr>
        <w:t xml:space="preserve"> </w:t>
      </w:r>
      <w:r w:rsidRPr="006C25C3">
        <w:rPr>
          <w:rStyle w:val="SubtitleChar"/>
          <w:strike/>
          <w:lang w:val="en-US"/>
        </w:rPr>
        <w:t>easy</w:t>
      </w:r>
      <w:r>
        <w:rPr>
          <w:rStyle w:val="SubtitleChar"/>
          <w:lang w:val="en-US"/>
        </w:rPr>
        <w:t xml:space="preserve"> |</w:t>
      </w:r>
      <w:r w:rsidRPr="006C25C3">
        <w:rPr>
          <w:rStyle w:val="SubtitleChar"/>
          <w:lang w:val="en-US"/>
        </w:rPr>
        <w:t xml:space="preserve"> energy</w:t>
      </w:r>
      <w:r>
        <w:rPr>
          <w:rStyle w:val="SubtitleChar"/>
          <w:lang w:val="en-US"/>
        </w:rPr>
        <w:t xml:space="preserve"> |</w:t>
      </w:r>
      <w:r w:rsidRPr="006C25C3">
        <w:rPr>
          <w:rStyle w:val="SubtitleChar"/>
          <w:lang w:val="en-US"/>
        </w:rPr>
        <w:t xml:space="preserve"> evening</w:t>
      </w:r>
      <w:r>
        <w:rPr>
          <w:rStyle w:val="SubtitleChar"/>
          <w:lang w:val="en-US"/>
        </w:rPr>
        <w:t xml:space="preserve"> |</w:t>
      </w:r>
      <w:r w:rsidRPr="006C25C3">
        <w:rPr>
          <w:rStyle w:val="SubtitleChar"/>
          <w:lang w:val="en-US"/>
        </w:rPr>
        <w:t xml:space="preserve"> five</w:t>
      </w:r>
      <w:r>
        <w:rPr>
          <w:rStyle w:val="SubtitleChar"/>
          <w:lang w:val="en-US"/>
        </w:rPr>
        <w:t xml:space="preserve"> |</w:t>
      </w:r>
      <w:r w:rsidRPr="006C25C3">
        <w:rPr>
          <w:rStyle w:val="SubtitleChar"/>
          <w:lang w:val="en-US"/>
        </w:rPr>
        <w:t xml:space="preserve"> four</w:t>
      </w:r>
      <w:r>
        <w:rPr>
          <w:rStyle w:val="SubtitleChar"/>
          <w:lang w:val="en-US"/>
        </w:rPr>
        <w:t xml:space="preserve"> |</w:t>
      </w:r>
      <w:r w:rsidRPr="006C25C3">
        <w:rPr>
          <w:rStyle w:val="SubtitleChar"/>
          <w:lang w:val="en-US"/>
        </w:rPr>
        <w:t xml:space="preserve"> hates</w:t>
      </w:r>
      <w:r>
        <w:rPr>
          <w:rStyle w:val="SubtitleChar"/>
          <w:lang w:val="en-US"/>
        </w:rPr>
        <w:t xml:space="preserve"> |</w:t>
      </w:r>
      <w:r w:rsidRPr="006C25C3">
        <w:rPr>
          <w:rStyle w:val="SubtitleChar"/>
          <w:lang w:val="en-US"/>
        </w:rPr>
        <w:t xml:space="preserve"> </w:t>
      </w:r>
      <w:r>
        <w:rPr>
          <w:rStyle w:val="SubtitleChar"/>
          <w:lang w:val="en-US"/>
        </w:rPr>
        <w:t>loves |</w:t>
      </w:r>
      <w:r w:rsidRPr="006C25C3">
        <w:rPr>
          <w:rStyle w:val="SubtitleChar"/>
          <w:lang w:val="en-US"/>
        </w:rPr>
        <w:t xml:space="preserve"> </w:t>
      </w:r>
      <w:r>
        <w:rPr>
          <w:rStyle w:val="SubtitleChar"/>
          <w:lang w:val="en-US"/>
        </w:rPr>
        <w:t>morning |</w:t>
      </w:r>
      <w:r w:rsidRPr="006C25C3">
        <w:rPr>
          <w:rStyle w:val="SubtitleChar"/>
          <w:lang w:val="en-US"/>
        </w:rPr>
        <w:t xml:space="preserve"> tonight</w:t>
      </w:r>
    </w:p>
    <w:p w14:paraId="0EF41C9B" w14:textId="1BB95B98" w:rsidR="006C25C3" w:rsidRPr="006C25C3" w:rsidRDefault="006C25C3" w:rsidP="006C25C3">
      <w:pPr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ind w:left="284" w:hanging="283"/>
      </w:pPr>
      <w:r w:rsidRPr="006C25C3">
        <w:rPr>
          <w:lang w:val="en-US"/>
        </w:rPr>
        <w:t xml:space="preserve">Lizzie thinks that </w:t>
      </w:r>
      <w:r w:rsidR="00311031">
        <w:rPr>
          <w:lang w:val="en-US"/>
        </w:rPr>
        <w:t>h</w:t>
      </w:r>
      <w:r w:rsidR="00311031" w:rsidRPr="006C25C3">
        <w:rPr>
          <w:lang w:val="en-US"/>
        </w:rPr>
        <w:t xml:space="preserve">istory </w:t>
      </w:r>
      <w:r w:rsidRPr="006C25C3">
        <w:rPr>
          <w:lang w:val="en-US"/>
        </w:rPr>
        <w:t xml:space="preserve">is </w:t>
      </w:r>
      <w:r w:rsidRPr="00E83429">
        <w:rPr>
          <w:i/>
          <w:color w:val="404040"/>
          <w:u w:val="single"/>
        </w:rPr>
        <w:t>easy</w:t>
      </w:r>
      <w:r w:rsidRPr="00E83429">
        <w:rPr>
          <w:iCs/>
        </w:rPr>
        <w:t>.</w:t>
      </w:r>
      <w:r w:rsidRPr="006C25C3">
        <w:t xml:space="preserve"> </w:t>
      </w:r>
    </w:p>
    <w:p w14:paraId="45FA2C71" w14:textId="77777777" w:rsidR="006C25C3" w:rsidRPr="006C25C3" w:rsidRDefault="006C25C3" w:rsidP="006C25C3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ind w:left="284" w:hanging="283"/>
        <w:rPr>
          <w:lang w:val="en-US"/>
        </w:rPr>
      </w:pPr>
      <w:r w:rsidRPr="006C25C3">
        <w:rPr>
          <w:lang w:val="en-US"/>
        </w:rPr>
        <w:t>Paul is going to eat tomorrow at _______________ p</w:t>
      </w:r>
      <w:r w:rsidR="00311031">
        <w:rPr>
          <w:lang w:val="en-US"/>
        </w:rPr>
        <w:t>.</w:t>
      </w:r>
      <w:r w:rsidRPr="006C25C3">
        <w:rPr>
          <w:lang w:val="en-US"/>
        </w:rPr>
        <w:t>m.</w:t>
      </w:r>
    </w:p>
    <w:p w14:paraId="2987C57E" w14:textId="77777777" w:rsidR="006C25C3" w:rsidRPr="006C25C3" w:rsidRDefault="006C25C3" w:rsidP="006C25C3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ind w:left="284" w:hanging="283"/>
        <w:rPr>
          <w:lang w:val="en-US"/>
        </w:rPr>
      </w:pPr>
      <w:r w:rsidRPr="006C25C3">
        <w:rPr>
          <w:lang w:val="en-US"/>
        </w:rPr>
        <w:t>Lizzie suggests meeting in a ___________________ at 7</w:t>
      </w:r>
      <w:r w:rsidR="00311031">
        <w:rPr>
          <w:lang w:val="en-US"/>
        </w:rPr>
        <w:t xml:space="preserve"> </w:t>
      </w:r>
      <w:r w:rsidRPr="006C25C3">
        <w:rPr>
          <w:lang w:val="en-US"/>
        </w:rPr>
        <w:t>p</w:t>
      </w:r>
      <w:r w:rsidR="00311031">
        <w:rPr>
          <w:lang w:val="en-US"/>
        </w:rPr>
        <w:t>.</w:t>
      </w:r>
      <w:r w:rsidRPr="006C25C3">
        <w:rPr>
          <w:lang w:val="en-US"/>
        </w:rPr>
        <w:t>m.</w:t>
      </w:r>
    </w:p>
    <w:p w14:paraId="58B02F77" w14:textId="77777777" w:rsidR="006C25C3" w:rsidRPr="006C25C3" w:rsidRDefault="006C25C3" w:rsidP="006C25C3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ind w:left="284" w:hanging="283"/>
        <w:rPr>
          <w:lang w:val="en-US"/>
        </w:rPr>
      </w:pPr>
      <w:r w:rsidRPr="006C25C3">
        <w:rPr>
          <w:lang w:val="en-US"/>
        </w:rPr>
        <w:t>Paul ___________________ cold weather.</w:t>
      </w:r>
    </w:p>
    <w:p w14:paraId="7A19C703" w14:textId="4DFABBB4" w:rsidR="006C25C3" w:rsidRPr="006C25C3" w:rsidRDefault="006C25C3" w:rsidP="006C25C3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ind w:left="284" w:hanging="283"/>
        <w:rPr>
          <w:lang w:val="en-US"/>
        </w:rPr>
      </w:pPr>
      <w:r w:rsidRPr="006C25C3">
        <w:rPr>
          <w:lang w:val="en-US"/>
        </w:rPr>
        <w:t>Paul says that food gives him ____________________.</w:t>
      </w:r>
    </w:p>
    <w:p w14:paraId="49F4B5AD" w14:textId="26FFCEF8" w:rsidR="006C25C3" w:rsidRPr="006C25C3" w:rsidRDefault="006C25C3" w:rsidP="006C25C3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ind w:left="284" w:hanging="283"/>
        <w:rPr>
          <w:lang w:val="en-US"/>
        </w:rPr>
      </w:pPr>
      <w:r w:rsidRPr="006C25C3">
        <w:rPr>
          <w:lang w:val="en-US"/>
        </w:rPr>
        <w:t>The best time of day for Paul is the____________________.</w:t>
      </w:r>
    </w:p>
    <w:p w14:paraId="4BEA83CA" w14:textId="3ECCAD18" w:rsidR="006C25C3" w:rsidRPr="006C25C3" w:rsidRDefault="006C25C3" w:rsidP="006C25C3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ind w:left="284" w:hanging="283"/>
        <w:rPr>
          <w:lang w:val="en-US"/>
        </w:rPr>
      </w:pPr>
      <w:r w:rsidRPr="006C25C3">
        <w:rPr>
          <w:lang w:val="en-US"/>
        </w:rPr>
        <w:t xml:space="preserve">Paul ____________________ </w:t>
      </w:r>
      <w:r w:rsidR="00311031">
        <w:rPr>
          <w:lang w:val="en-US"/>
        </w:rPr>
        <w:t>m</w:t>
      </w:r>
      <w:r w:rsidRPr="006C25C3">
        <w:rPr>
          <w:lang w:val="en-US"/>
        </w:rPr>
        <w:t>ath.</w:t>
      </w:r>
    </w:p>
    <w:p w14:paraId="7ECEC355" w14:textId="3EB3CD1F" w:rsidR="006C25C3" w:rsidRPr="006C25C3" w:rsidRDefault="006C25C3" w:rsidP="006C25C3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ind w:left="284" w:hanging="283"/>
        <w:rPr>
          <w:lang w:val="en-US"/>
        </w:rPr>
      </w:pPr>
      <w:r w:rsidRPr="006C25C3">
        <w:rPr>
          <w:lang w:val="en-US"/>
        </w:rPr>
        <w:t xml:space="preserve">Paul </w:t>
      </w:r>
      <w:proofErr w:type="gramStart"/>
      <w:r w:rsidRPr="006C25C3">
        <w:rPr>
          <w:lang w:val="en-US"/>
        </w:rPr>
        <w:t>has to</w:t>
      </w:r>
      <w:proofErr w:type="gramEnd"/>
      <w:r w:rsidRPr="006C25C3">
        <w:rPr>
          <w:lang w:val="en-US"/>
        </w:rPr>
        <w:t xml:space="preserve"> do his homework _________________________.</w:t>
      </w:r>
    </w:p>
    <w:tbl>
      <w:tblPr>
        <w:tblStyle w:val="TableGrid2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6C25C3" w:rsidRPr="006C25C3" w14:paraId="6CBC0611" w14:textId="77777777" w:rsidTr="005A57FA">
        <w:tc>
          <w:tcPr>
            <w:tcW w:w="425" w:type="dxa"/>
          </w:tcPr>
          <w:p w14:paraId="5D2883BF" w14:textId="77777777" w:rsidR="006C25C3" w:rsidRPr="006C25C3" w:rsidRDefault="006C25C3" w:rsidP="006C25C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76531791" w14:textId="77777777" w:rsidR="006C25C3" w:rsidRPr="006C25C3" w:rsidRDefault="006C25C3" w:rsidP="006C25C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</w:rPr>
            </w:pPr>
            <w:r w:rsidRPr="006C25C3">
              <w:rPr>
                <w:b/>
              </w:rPr>
              <w:t>7</w:t>
            </w:r>
          </w:p>
        </w:tc>
      </w:tr>
    </w:tbl>
    <w:p w14:paraId="0441A5B4" w14:textId="77777777" w:rsidR="006C25C3" w:rsidRPr="006C25C3" w:rsidRDefault="006C25C3" w:rsidP="006C25C3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</w:p>
    <w:p w14:paraId="657E90AD" w14:textId="4B6E3CFE" w:rsidR="006C25C3" w:rsidRPr="006C25C3" w:rsidRDefault="006C25C3" w:rsidP="006C25C3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6C25C3">
        <w:rPr>
          <w:b/>
          <w:bCs/>
          <w:sz w:val="22"/>
        </w:rPr>
        <w:t>4</w:t>
      </w:r>
      <w:r w:rsidRPr="006C25C3">
        <w:rPr>
          <w:b/>
          <w:bCs/>
          <w:sz w:val="22"/>
        </w:rPr>
        <w:tab/>
      </w:r>
      <w:r w:rsidRPr="006C25C3">
        <w:rPr>
          <w:b/>
          <w:bCs/>
          <w:noProof/>
          <w:sz w:val="22"/>
          <w:lang w:eastAsia="en-GB"/>
        </w:rPr>
        <w:drawing>
          <wp:inline distT="0" distB="0" distL="0" distR="0" wp14:anchorId="35CFC82A" wp14:editId="7F3EC5D3">
            <wp:extent cx="171450" cy="107654"/>
            <wp:effectExtent l="0" t="0" r="0" b="6985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25C3">
        <w:rPr>
          <w:b/>
          <w:bCs/>
          <w:sz w:val="22"/>
        </w:rPr>
        <w:tab/>
        <w:t xml:space="preserve">Listen again and complete the sentences with one word or number </w:t>
      </w:r>
      <w:r w:rsidR="00311031">
        <w:rPr>
          <w:b/>
          <w:bCs/>
          <w:sz w:val="22"/>
        </w:rPr>
        <w:t>on each line</w:t>
      </w:r>
      <w:r w:rsidRPr="006C25C3">
        <w:rPr>
          <w:b/>
          <w:bCs/>
          <w:sz w:val="22"/>
        </w:rPr>
        <w:t xml:space="preserve">. </w:t>
      </w:r>
      <w:r w:rsidR="008F2371">
        <w:rPr>
          <w:b/>
          <w:bCs/>
          <w:sz w:val="22"/>
        </w:rPr>
        <w:br/>
      </w:r>
      <w:r w:rsidRPr="006C25C3">
        <w:rPr>
          <w:b/>
          <w:bCs/>
          <w:sz w:val="22"/>
        </w:rPr>
        <w:t xml:space="preserve">You have the first letter of each word or number. </w:t>
      </w:r>
    </w:p>
    <w:p w14:paraId="43813615" w14:textId="67AF3531" w:rsidR="006C25C3" w:rsidRPr="006C25C3" w:rsidRDefault="006C25C3" w:rsidP="006C25C3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ind w:left="283" w:hanging="283"/>
        <w:rPr>
          <w:lang w:val="en-US"/>
        </w:rPr>
      </w:pPr>
      <w:r w:rsidRPr="006C25C3">
        <w:rPr>
          <w:lang w:val="en-US"/>
        </w:rPr>
        <w:t xml:space="preserve">Lizzie </w:t>
      </w:r>
      <w:proofErr w:type="gramStart"/>
      <w:r w:rsidRPr="006C25C3">
        <w:rPr>
          <w:lang w:val="en-US"/>
        </w:rPr>
        <w:t>has to</w:t>
      </w:r>
      <w:proofErr w:type="gramEnd"/>
      <w:r w:rsidRPr="006C25C3">
        <w:rPr>
          <w:lang w:val="en-US"/>
        </w:rPr>
        <w:t xml:space="preserve"> do her </w:t>
      </w:r>
      <w:r w:rsidR="00311031">
        <w:rPr>
          <w:lang w:val="en-US"/>
        </w:rPr>
        <w:t>h</w:t>
      </w:r>
      <w:r w:rsidR="00311031" w:rsidRPr="006C25C3">
        <w:rPr>
          <w:lang w:val="en-US"/>
        </w:rPr>
        <w:t xml:space="preserve">istory </w:t>
      </w:r>
      <w:r w:rsidRPr="006C25C3">
        <w:rPr>
          <w:lang w:val="en-US"/>
        </w:rPr>
        <w:t xml:space="preserve">and </w:t>
      </w:r>
      <w:r w:rsidR="00311031">
        <w:rPr>
          <w:i/>
          <w:iCs/>
          <w:lang w:val="en-US"/>
        </w:rPr>
        <w:t>m</w:t>
      </w:r>
      <w:r w:rsidR="00311031" w:rsidRPr="00E83429">
        <w:rPr>
          <w:i/>
          <w:color w:val="404040"/>
          <w:u w:val="single"/>
        </w:rPr>
        <w:t>ath</w:t>
      </w:r>
      <w:r w:rsidR="00311031" w:rsidRPr="006C25C3">
        <w:rPr>
          <w:lang w:val="en-US"/>
        </w:rPr>
        <w:t xml:space="preserve"> </w:t>
      </w:r>
      <w:r w:rsidRPr="006C25C3">
        <w:rPr>
          <w:lang w:val="en-US"/>
        </w:rPr>
        <w:t>homework.</w:t>
      </w:r>
    </w:p>
    <w:p w14:paraId="4F04996C" w14:textId="12D0ED9D" w:rsidR="006C25C3" w:rsidRPr="006C25C3" w:rsidRDefault="006C25C3" w:rsidP="006C25C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6C25C3">
        <w:rPr>
          <w:lang w:val="en-US"/>
        </w:rPr>
        <w:t xml:space="preserve">After school tomorrow, Paul says he’s going to the shopping </w:t>
      </w:r>
      <w:r w:rsidRPr="006C25C3">
        <w:rPr>
          <w:i/>
          <w:iCs/>
          <w:lang w:val="en-US"/>
        </w:rPr>
        <w:t>m____________</w:t>
      </w:r>
      <w:r w:rsidRPr="006C25C3">
        <w:rPr>
          <w:lang w:val="en-US"/>
        </w:rPr>
        <w:t>.</w:t>
      </w:r>
    </w:p>
    <w:p w14:paraId="7E7E9D3F" w14:textId="31F6A299" w:rsidR="006C25C3" w:rsidRPr="006C25C3" w:rsidRDefault="006C25C3" w:rsidP="006C25C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6C25C3">
        <w:rPr>
          <w:lang w:val="en-US"/>
        </w:rPr>
        <w:t xml:space="preserve">He says he’s meeting his </w:t>
      </w:r>
      <w:r w:rsidRPr="006C25C3">
        <w:rPr>
          <w:i/>
          <w:iCs/>
          <w:lang w:val="en-US"/>
        </w:rPr>
        <w:t>g</w:t>
      </w:r>
      <w:r w:rsidRPr="006C25C3">
        <w:rPr>
          <w:lang w:val="en-US"/>
        </w:rPr>
        <w:t>________________.</w:t>
      </w:r>
    </w:p>
    <w:p w14:paraId="5A6371FF" w14:textId="5DC887CB" w:rsidR="006C25C3" w:rsidRPr="006C25C3" w:rsidRDefault="006C25C3" w:rsidP="006C25C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6C25C3">
        <w:rPr>
          <w:lang w:val="en-US"/>
        </w:rPr>
        <w:t xml:space="preserve">He’s going to take her for a </w:t>
      </w:r>
      <w:r w:rsidRPr="006C25C3">
        <w:rPr>
          <w:i/>
          <w:iCs/>
          <w:lang w:val="en-US"/>
        </w:rPr>
        <w:t>b________________</w:t>
      </w:r>
      <w:r w:rsidRPr="006C25C3">
        <w:rPr>
          <w:lang w:val="en-US"/>
        </w:rPr>
        <w:t>.</w:t>
      </w:r>
    </w:p>
    <w:p w14:paraId="34192412" w14:textId="710E6A22" w:rsidR="006C25C3" w:rsidRPr="006C25C3" w:rsidRDefault="006C25C3" w:rsidP="006C25C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6C25C3">
        <w:rPr>
          <w:lang w:val="en-US"/>
        </w:rPr>
        <w:t>At 8 p</w:t>
      </w:r>
      <w:r w:rsidR="00311031">
        <w:rPr>
          <w:lang w:val="en-US"/>
        </w:rPr>
        <w:t>.</w:t>
      </w:r>
      <w:r w:rsidRPr="006C25C3">
        <w:rPr>
          <w:lang w:val="en-US"/>
        </w:rPr>
        <w:t>m</w:t>
      </w:r>
      <w:r w:rsidR="00311031">
        <w:rPr>
          <w:lang w:val="en-US"/>
        </w:rPr>
        <w:t>.</w:t>
      </w:r>
      <w:r w:rsidRPr="006C25C3">
        <w:rPr>
          <w:lang w:val="en-US"/>
        </w:rPr>
        <w:t xml:space="preserve"> tomorrow, he says he’s playing </w:t>
      </w:r>
      <w:r w:rsidR="001C57C3">
        <w:rPr>
          <w:i/>
          <w:iCs/>
          <w:lang w:val="en-US"/>
        </w:rPr>
        <w:t>s</w:t>
      </w:r>
      <w:r w:rsidRPr="006C25C3">
        <w:rPr>
          <w:lang w:val="en-US"/>
        </w:rPr>
        <w:t>________________.</w:t>
      </w:r>
    </w:p>
    <w:p w14:paraId="4389979D" w14:textId="510A9010" w:rsidR="006C25C3" w:rsidRPr="006C25C3" w:rsidRDefault="006C25C3" w:rsidP="006C25C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6C25C3">
        <w:rPr>
          <w:lang w:val="en-US"/>
        </w:rPr>
        <w:t xml:space="preserve">His favorite sport is </w:t>
      </w:r>
      <w:r w:rsidRPr="006C25C3">
        <w:rPr>
          <w:i/>
          <w:iCs/>
          <w:lang w:val="en-US"/>
        </w:rPr>
        <w:t>t</w:t>
      </w:r>
      <w:r w:rsidRPr="006C25C3">
        <w:rPr>
          <w:lang w:val="en-US"/>
        </w:rPr>
        <w:t>__________________.</w:t>
      </w:r>
    </w:p>
    <w:p w14:paraId="108A2A0B" w14:textId="77777777" w:rsidR="006C25C3" w:rsidRPr="006C25C3" w:rsidRDefault="006C25C3" w:rsidP="006C25C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6C25C3">
        <w:rPr>
          <w:lang w:val="en-US"/>
        </w:rPr>
        <w:t xml:space="preserve">The weather is going to be </w:t>
      </w:r>
      <w:r w:rsidRPr="006C25C3">
        <w:rPr>
          <w:i/>
          <w:iCs/>
          <w:lang w:val="en-US"/>
        </w:rPr>
        <w:t>r___________________</w:t>
      </w:r>
      <w:r w:rsidRPr="006C25C3">
        <w:rPr>
          <w:lang w:val="en-US"/>
        </w:rPr>
        <w:t xml:space="preserve"> and cold tomorrow.</w:t>
      </w:r>
    </w:p>
    <w:p w14:paraId="1F7BB0D4" w14:textId="1D459D71" w:rsidR="006C25C3" w:rsidRPr="006C25C3" w:rsidRDefault="006C25C3" w:rsidP="006C25C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6C25C3">
        <w:rPr>
          <w:lang w:val="en-US"/>
        </w:rPr>
        <w:t xml:space="preserve">Lizzie suggests helping Paul at his </w:t>
      </w:r>
      <w:r w:rsidRPr="006C25C3">
        <w:rPr>
          <w:i/>
          <w:iCs/>
          <w:lang w:val="en-US"/>
        </w:rPr>
        <w:t>h__________________</w:t>
      </w:r>
      <w:r w:rsidRPr="006C25C3">
        <w:rPr>
          <w:lang w:val="en-US"/>
        </w:rPr>
        <w:t>.</w:t>
      </w:r>
    </w:p>
    <w:p w14:paraId="673B7DC5" w14:textId="77777777" w:rsidR="006C25C3" w:rsidRPr="006C25C3" w:rsidRDefault="006C25C3" w:rsidP="006C25C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6C25C3">
        <w:rPr>
          <w:lang w:val="en-US"/>
        </w:rPr>
        <w:t xml:space="preserve">They agree to meet at </w:t>
      </w:r>
      <w:r w:rsidRPr="006C25C3">
        <w:rPr>
          <w:i/>
          <w:iCs/>
          <w:lang w:val="en-US"/>
        </w:rPr>
        <w:t>s________________</w:t>
      </w:r>
      <w:r w:rsidRPr="006C25C3">
        <w:rPr>
          <w:lang w:val="en-US"/>
        </w:rPr>
        <w:t xml:space="preserve"> p</w:t>
      </w:r>
      <w:r w:rsidR="00311031">
        <w:rPr>
          <w:lang w:val="en-US"/>
        </w:rPr>
        <w:t>.</w:t>
      </w:r>
      <w:r w:rsidRPr="006C25C3">
        <w:rPr>
          <w:lang w:val="en-US"/>
        </w:rPr>
        <w:t>m</w:t>
      </w:r>
      <w:r w:rsidR="00311031">
        <w:rPr>
          <w:lang w:val="en-US"/>
        </w:rPr>
        <w:t>.</w:t>
      </w:r>
      <w:r w:rsidRPr="006C25C3">
        <w:rPr>
          <w:lang w:val="en-US"/>
        </w:rPr>
        <w:t xml:space="preserve"> tonight.</w:t>
      </w:r>
    </w:p>
    <w:tbl>
      <w:tblPr>
        <w:tblStyle w:val="TableGrid2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6C25C3" w:rsidRPr="006C25C3" w14:paraId="747BAFB8" w14:textId="77777777" w:rsidTr="005A57FA">
        <w:tc>
          <w:tcPr>
            <w:tcW w:w="425" w:type="dxa"/>
          </w:tcPr>
          <w:p w14:paraId="7054D6B7" w14:textId="77777777" w:rsidR="006C25C3" w:rsidRPr="006C25C3" w:rsidRDefault="006C25C3" w:rsidP="006C25C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01BE16C2" w14:textId="77777777" w:rsidR="006C25C3" w:rsidRPr="006C25C3" w:rsidRDefault="006C25C3" w:rsidP="006C25C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</w:rPr>
            </w:pPr>
            <w:r w:rsidRPr="006C25C3">
              <w:rPr>
                <w:b/>
              </w:rPr>
              <w:t>8</w:t>
            </w:r>
          </w:p>
        </w:tc>
      </w:tr>
    </w:tbl>
    <w:p w14:paraId="48111C3C" w14:textId="77777777" w:rsidR="006C25C3" w:rsidRPr="006C25C3" w:rsidRDefault="006C25C3" w:rsidP="006C25C3">
      <w:pPr>
        <w:widowControl w:val="0"/>
        <w:tabs>
          <w:tab w:val="left" w:pos="284"/>
        </w:tabs>
        <w:autoSpaceDE w:val="0"/>
        <w:autoSpaceDN w:val="0"/>
        <w:adjustRightInd w:val="0"/>
        <w:rPr>
          <w:lang w:val="en-US"/>
        </w:rPr>
      </w:pPr>
    </w:p>
    <w:p w14:paraId="5374F40D" w14:textId="77777777" w:rsidR="006C25C3" w:rsidRPr="006C25C3" w:rsidRDefault="006C25C3" w:rsidP="006C25C3">
      <w:pPr>
        <w:spacing w:before="0" w:after="160" w:line="259" w:lineRule="auto"/>
        <w:ind w:left="0" w:firstLine="0"/>
      </w:pPr>
      <w:r w:rsidRPr="006C25C3">
        <w:br w:type="page"/>
      </w:r>
    </w:p>
    <w:p w14:paraId="48C370C9" w14:textId="77777777" w:rsidR="009C6A6D" w:rsidRPr="009C6A6D" w:rsidRDefault="009C6A6D" w:rsidP="009C6A6D">
      <w:pPr>
        <w:pStyle w:val="Heading1"/>
        <w:rPr>
          <w:w w:val="110"/>
          <w:lang w:val="en-US"/>
        </w:rPr>
      </w:pPr>
      <w:r w:rsidRPr="009C6A6D">
        <w:rPr>
          <w:w w:val="110"/>
          <w:lang w:val="en-US"/>
        </w:rPr>
        <w:lastRenderedPageBreak/>
        <w:t>WRITING</w:t>
      </w:r>
    </w:p>
    <w:p w14:paraId="0CCAB59A" w14:textId="656B6E95" w:rsidR="009C6A6D" w:rsidRPr="009C6A6D" w:rsidRDefault="009C6A6D" w:rsidP="009C6A6D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9C6A6D">
        <w:rPr>
          <w:b/>
          <w:bCs/>
          <w:sz w:val="22"/>
        </w:rPr>
        <w:t>5</w:t>
      </w:r>
      <w:r w:rsidRPr="009C6A6D">
        <w:rPr>
          <w:b/>
          <w:bCs/>
          <w:sz w:val="22"/>
        </w:rPr>
        <w:tab/>
        <w:t xml:space="preserve">Write a short email (about 35–40 words), telling a friend about your hometown. </w:t>
      </w:r>
      <w:r w:rsidR="008F2371">
        <w:rPr>
          <w:b/>
          <w:bCs/>
          <w:sz w:val="22"/>
        </w:rPr>
        <w:br/>
      </w:r>
      <w:r w:rsidRPr="009C6A6D">
        <w:rPr>
          <w:b/>
          <w:bCs/>
          <w:sz w:val="22"/>
        </w:rPr>
        <w:t>Use the ideas below to help you.</w:t>
      </w:r>
    </w:p>
    <w:p w14:paraId="57A57B9B" w14:textId="77777777" w:rsidR="009C6A6D" w:rsidRPr="009C6A6D" w:rsidRDefault="009C6A6D" w:rsidP="009C6A6D">
      <w:pPr>
        <w:keepNext/>
        <w:widowControl w:val="0"/>
        <w:autoSpaceDE w:val="0"/>
        <w:autoSpaceDN w:val="0"/>
        <w:adjustRightInd w:val="0"/>
        <w:spacing w:before="0" w:after="0"/>
        <w:ind w:firstLine="0"/>
        <w:rPr>
          <w:b/>
          <w:bCs/>
          <w:sz w:val="22"/>
          <w:lang w:val="en-US"/>
        </w:rPr>
      </w:pPr>
      <w:r w:rsidRPr="009C6A6D">
        <w:rPr>
          <w:b/>
          <w:bCs/>
          <w:sz w:val="22"/>
          <w:lang w:val="en-US"/>
        </w:rPr>
        <w:t>Write about …</w:t>
      </w:r>
    </w:p>
    <w:p w14:paraId="0283DF06" w14:textId="77777777" w:rsidR="009C6A6D" w:rsidRPr="009C6A6D" w:rsidRDefault="009C6A6D" w:rsidP="009C6A6D">
      <w:pPr>
        <w:widowControl w:val="0"/>
        <w:tabs>
          <w:tab w:val="left" w:pos="284"/>
        </w:tabs>
        <w:autoSpaceDE w:val="0"/>
        <w:autoSpaceDN w:val="0"/>
        <w:adjustRightInd w:val="0"/>
        <w:spacing w:before="0" w:after="0"/>
        <w:rPr>
          <w:lang w:val="en-US"/>
        </w:rPr>
      </w:pPr>
      <w:r w:rsidRPr="009C6A6D">
        <w:rPr>
          <w:lang w:val="en-US"/>
        </w:rPr>
        <w:tab/>
        <w:t>•</w:t>
      </w:r>
      <w:r w:rsidRPr="009C6A6D">
        <w:rPr>
          <w:lang w:val="en-US"/>
        </w:rPr>
        <w:tab/>
        <w:t xml:space="preserve">where it is. </w:t>
      </w:r>
    </w:p>
    <w:p w14:paraId="180FAA5F" w14:textId="77777777" w:rsidR="009C6A6D" w:rsidRPr="009C6A6D" w:rsidRDefault="009C6A6D" w:rsidP="009C6A6D">
      <w:pPr>
        <w:widowControl w:val="0"/>
        <w:tabs>
          <w:tab w:val="left" w:pos="284"/>
        </w:tabs>
        <w:autoSpaceDE w:val="0"/>
        <w:autoSpaceDN w:val="0"/>
        <w:adjustRightInd w:val="0"/>
        <w:spacing w:before="0" w:after="0"/>
        <w:rPr>
          <w:lang w:val="en-US"/>
        </w:rPr>
      </w:pPr>
      <w:r w:rsidRPr="009C6A6D">
        <w:rPr>
          <w:lang w:val="en-US"/>
        </w:rPr>
        <w:tab/>
        <w:t>•</w:t>
      </w:r>
      <w:r w:rsidRPr="009C6A6D">
        <w:rPr>
          <w:lang w:val="en-US"/>
        </w:rPr>
        <w:tab/>
        <w:t>what you can see or do there.</w:t>
      </w:r>
    </w:p>
    <w:p w14:paraId="2C07B30A" w14:textId="5E89FDCB" w:rsidR="009C6A6D" w:rsidRPr="009C6A6D" w:rsidRDefault="009C6A6D" w:rsidP="009C6A6D">
      <w:pPr>
        <w:widowControl w:val="0"/>
        <w:tabs>
          <w:tab w:val="left" w:pos="284"/>
        </w:tabs>
        <w:autoSpaceDE w:val="0"/>
        <w:autoSpaceDN w:val="0"/>
        <w:adjustRightInd w:val="0"/>
        <w:spacing w:before="0" w:after="0"/>
        <w:rPr>
          <w:lang w:val="en-US"/>
        </w:rPr>
      </w:pPr>
      <w:r w:rsidRPr="009C6A6D">
        <w:rPr>
          <w:lang w:val="en-US"/>
        </w:rPr>
        <w:tab/>
        <w:t>•</w:t>
      </w:r>
      <w:r w:rsidRPr="009C6A6D">
        <w:rPr>
          <w:lang w:val="en-US"/>
        </w:rPr>
        <w:tab/>
        <w:t>what places there are. (e.g.</w:t>
      </w:r>
      <w:r w:rsidR="00504A44">
        <w:rPr>
          <w:lang w:val="en-US"/>
        </w:rPr>
        <w:t>,</w:t>
      </w:r>
      <w:r w:rsidRPr="009C6A6D">
        <w:rPr>
          <w:lang w:val="en-US"/>
        </w:rPr>
        <w:t xml:space="preserve"> shopping mall, </w:t>
      </w:r>
      <w:r w:rsidR="00504A44">
        <w:rPr>
          <w:lang w:val="en-US"/>
        </w:rPr>
        <w:t>sports</w:t>
      </w:r>
      <w:r w:rsidR="00504A44" w:rsidRPr="009C6A6D">
        <w:rPr>
          <w:lang w:val="en-US"/>
        </w:rPr>
        <w:t xml:space="preserve"> </w:t>
      </w:r>
      <w:r w:rsidRPr="009C6A6D">
        <w:rPr>
          <w:lang w:val="en-US"/>
        </w:rPr>
        <w:t>stadium, post office)</w:t>
      </w:r>
    </w:p>
    <w:p w14:paraId="3E6C5DC6" w14:textId="23BB9454" w:rsidR="009C6A6D" w:rsidRPr="009C6A6D" w:rsidRDefault="009C6A6D" w:rsidP="009C6A6D">
      <w:pPr>
        <w:widowControl w:val="0"/>
        <w:tabs>
          <w:tab w:val="left" w:pos="284"/>
        </w:tabs>
        <w:autoSpaceDE w:val="0"/>
        <w:autoSpaceDN w:val="0"/>
        <w:adjustRightInd w:val="0"/>
        <w:spacing w:before="0" w:after="0"/>
        <w:rPr>
          <w:lang w:val="en-US"/>
        </w:rPr>
      </w:pPr>
      <w:r w:rsidRPr="009C6A6D">
        <w:rPr>
          <w:lang w:val="en-US"/>
        </w:rPr>
        <w:tab/>
        <w:t>•</w:t>
      </w:r>
      <w:r w:rsidRPr="009C6A6D">
        <w:rPr>
          <w:lang w:val="en-US"/>
        </w:rPr>
        <w:tab/>
        <w:t>the best and worst things about</w:t>
      </w:r>
      <w:r w:rsidR="00F24E06">
        <w:rPr>
          <w:lang w:val="en-US"/>
        </w:rPr>
        <w:t xml:space="preserve"> it</w:t>
      </w:r>
      <w:r w:rsidR="008E6114">
        <w:rPr>
          <w:lang w:val="en-US"/>
        </w:rPr>
        <w:t>.</w:t>
      </w:r>
      <w:r w:rsidRPr="009C6A6D">
        <w:rPr>
          <w:lang w:val="en-US"/>
        </w:rPr>
        <w:t xml:space="preserve"> </w:t>
      </w:r>
    </w:p>
    <w:p w14:paraId="6F24D3E2" w14:textId="77777777" w:rsidR="00E83429" w:rsidRPr="00335798" w:rsidRDefault="009C6A6D" w:rsidP="00C8495E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 w:rsidRPr="009C6A6D">
        <w:rPr>
          <w:rFonts w:ascii="Hypatia Sans Pro Regular" w:hAnsi="Hypatia Sans Pro Regular" w:cs="Hypatia Sans Pro Regular"/>
          <w:color w:val="000000"/>
          <w:spacing w:val="-1"/>
          <w:sz w:val="21"/>
          <w:szCs w:val="21"/>
          <w:lang w:val="en-US"/>
        </w:rPr>
        <w:tab/>
      </w:r>
      <w:r w:rsidR="00E83429" w:rsidRPr="00335798">
        <w:rPr>
          <w:rFonts w:ascii="Hypatia Sans Pro Regular" w:hAnsi="Hypatia Sans Pro Regular" w:cs="Hypatia Sans Pro Regular"/>
        </w:rPr>
        <w:t>__________________________________________________________________</w:t>
      </w:r>
      <w:r w:rsidR="00E83429">
        <w:rPr>
          <w:rFonts w:ascii="Hypatia Sans Pro Regular" w:hAnsi="Hypatia Sans Pro Regular" w:cs="Hypatia Sans Pro Regular"/>
        </w:rPr>
        <w:t>_____________________________________</w:t>
      </w:r>
    </w:p>
    <w:p w14:paraId="72E16C5A" w14:textId="77777777" w:rsidR="00E83429" w:rsidRPr="00335798" w:rsidRDefault="00E83429" w:rsidP="00C8495E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4D069E39" w14:textId="77777777" w:rsidR="00E83429" w:rsidRPr="00335798" w:rsidRDefault="00E83429" w:rsidP="00E83429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tbl>
      <w:tblPr>
        <w:tblStyle w:val="TableGrid3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9C6A6D" w:rsidRPr="009C6A6D" w14:paraId="0EBF9E60" w14:textId="77777777" w:rsidTr="005A57FA">
        <w:tc>
          <w:tcPr>
            <w:tcW w:w="425" w:type="dxa"/>
          </w:tcPr>
          <w:p w14:paraId="66A17732" w14:textId="77777777" w:rsidR="009C6A6D" w:rsidRPr="009C6A6D" w:rsidRDefault="009C6A6D" w:rsidP="009C6A6D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5B66B877" w14:textId="77777777" w:rsidR="009C6A6D" w:rsidRPr="009C6A6D" w:rsidRDefault="009C6A6D" w:rsidP="009C6A6D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right"/>
              <w:rPr>
                <w:b/>
              </w:rPr>
            </w:pPr>
            <w:r w:rsidRPr="009C6A6D">
              <w:rPr>
                <w:b/>
              </w:rPr>
              <w:t>20</w:t>
            </w:r>
          </w:p>
        </w:tc>
      </w:tr>
    </w:tbl>
    <w:p w14:paraId="682B86FD" w14:textId="77777777" w:rsidR="009C6A6D" w:rsidRPr="009C6A6D" w:rsidRDefault="009C6A6D" w:rsidP="008F2371">
      <w:pPr>
        <w:pStyle w:val="Heading1"/>
        <w:spacing w:before="0"/>
      </w:pPr>
      <w:r w:rsidRPr="009C6A6D">
        <w:t>SPEAKING</w:t>
      </w:r>
    </w:p>
    <w:p w14:paraId="68E68800" w14:textId="657E25EA" w:rsidR="009C6A6D" w:rsidRDefault="009C6A6D" w:rsidP="009C6A6D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9C6A6D">
        <w:rPr>
          <w:b/>
          <w:bCs/>
          <w:sz w:val="22"/>
        </w:rPr>
        <w:t>6</w:t>
      </w:r>
      <w:r w:rsidRPr="009C6A6D">
        <w:rPr>
          <w:b/>
          <w:bCs/>
          <w:sz w:val="22"/>
        </w:rPr>
        <w:tab/>
        <w:t xml:space="preserve">Complete the dialogue with words from the </w:t>
      </w:r>
      <w:r w:rsidR="004829B3">
        <w:rPr>
          <w:b/>
          <w:bCs/>
          <w:sz w:val="22"/>
        </w:rPr>
        <w:t>list</w:t>
      </w:r>
      <w:r w:rsidRPr="009C6A6D">
        <w:rPr>
          <w:b/>
          <w:bCs/>
          <w:sz w:val="22"/>
        </w:rPr>
        <w:t>. In pairs, practi</w:t>
      </w:r>
      <w:r w:rsidR="004F0FDB">
        <w:rPr>
          <w:b/>
          <w:bCs/>
          <w:sz w:val="22"/>
        </w:rPr>
        <w:t>c</w:t>
      </w:r>
      <w:r w:rsidRPr="009C6A6D">
        <w:rPr>
          <w:b/>
          <w:bCs/>
          <w:sz w:val="22"/>
        </w:rPr>
        <w:t xml:space="preserve">e the dialogue. </w:t>
      </w:r>
    </w:p>
    <w:p w14:paraId="6EFC5E02" w14:textId="77777777" w:rsidR="009C6A6D" w:rsidRDefault="009C6A6D" w:rsidP="009C6A6D">
      <w:pPr>
        <w:pStyle w:val="Subtitle"/>
        <w:ind w:firstLine="0"/>
        <w:jc w:val="left"/>
        <w:rPr>
          <w:sz w:val="22"/>
        </w:rPr>
      </w:pPr>
      <w:r>
        <w:rPr>
          <w:lang w:val="en-US"/>
        </w:rPr>
        <w:t xml:space="preserve">great | </w:t>
      </w:r>
      <w:r w:rsidRPr="009C6A6D">
        <w:rPr>
          <w:lang w:val="en-US"/>
        </w:rPr>
        <w:t>like</w:t>
      </w:r>
      <w:r>
        <w:rPr>
          <w:lang w:val="en-US"/>
        </w:rPr>
        <w:t xml:space="preserve"> | </w:t>
      </w:r>
      <w:r w:rsidRPr="009C6A6D">
        <w:rPr>
          <w:lang w:val="en-US"/>
        </w:rPr>
        <w:t>afraid</w:t>
      </w:r>
      <w:r>
        <w:rPr>
          <w:lang w:val="en-US"/>
        </w:rPr>
        <w:t xml:space="preserve"> | </w:t>
      </w:r>
      <w:r w:rsidRPr="009C6A6D">
        <w:rPr>
          <w:lang w:val="en-US"/>
        </w:rPr>
        <w:t>love</w:t>
      </w:r>
      <w:r>
        <w:rPr>
          <w:lang w:val="en-US"/>
        </w:rPr>
        <w:t xml:space="preserve"> | </w:t>
      </w:r>
      <w:r w:rsidRPr="009C6A6D">
        <w:rPr>
          <w:lang w:val="en-US"/>
        </w:rPr>
        <w:t>shopping</w:t>
      </w:r>
    </w:p>
    <w:p w14:paraId="62AF7626" w14:textId="0D6E0C10" w:rsidR="009C6A6D" w:rsidRPr="009C6A6D" w:rsidRDefault="009C6A6D" w:rsidP="00AC236A">
      <w:pPr>
        <w:pStyle w:val="Dialogue"/>
        <w:ind w:left="1134" w:hanging="1134"/>
      </w:pPr>
      <w:r w:rsidRPr="009C6A6D">
        <w:t>TOM</w:t>
      </w:r>
      <w:r w:rsidRPr="009C6A6D">
        <w:tab/>
        <w:t xml:space="preserve">Hi! Would you </w:t>
      </w:r>
      <w:r w:rsidRPr="00BB4662">
        <w:rPr>
          <w:vertAlign w:val="superscript"/>
        </w:rPr>
        <w:t>1</w:t>
      </w:r>
      <w:r w:rsidRPr="009C6A6D">
        <w:t xml:space="preserve"> ___________________ to go to the park with me and some friends? </w:t>
      </w:r>
    </w:p>
    <w:p w14:paraId="005480BA" w14:textId="33816F67" w:rsidR="009C6A6D" w:rsidRPr="009C6A6D" w:rsidRDefault="009C6A6D" w:rsidP="00AC236A">
      <w:pPr>
        <w:pStyle w:val="Dialogue"/>
        <w:ind w:left="1134" w:hanging="1134"/>
      </w:pPr>
      <w:r>
        <w:t>NATALIE</w:t>
      </w:r>
      <w:r w:rsidRPr="009C6A6D">
        <w:tab/>
        <w:t xml:space="preserve">I’d </w:t>
      </w:r>
      <w:r w:rsidRPr="00BB4662">
        <w:rPr>
          <w:vertAlign w:val="superscript"/>
        </w:rPr>
        <w:t>2</w:t>
      </w:r>
      <w:r w:rsidRPr="009C6A6D">
        <w:t>___________________ to! When are you going?</w:t>
      </w:r>
    </w:p>
    <w:p w14:paraId="44DB08C8" w14:textId="77777777" w:rsidR="009C6A6D" w:rsidRPr="009C6A6D" w:rsidRDefault="009C6A6D" w:rsidP="00AC236A">
      <w:pPr>
        <w:pStyle w:val="Dialogue"/>
        <w:ind w:left="1134" w:hanging="1134"/>
      </w:pPr>
      <w:r w:rsidRPr="009C6A6D">
        <w:t>TOM</w:t>
      </w:r>
      <w:r w:rsidRPr="009C6A6D">
        <w:tab/>
        <w:t xml:space="preserve">On Saturday afternoon. </w:t>
      </w:r>
    </w:p>
    <w:p w14:paraId="21ECB6C1" w14:textId="079BA3C1" w:rsidR="009C6A6D" w:rsidRPr="009C6A6D" w:rsidRDefault="009C6A6D" w:rsidP="00AC236A">
      <w:pPr>
        <w:pStyle w:val="Dialogue"/>
        <w:ind w:left="1134" w:hanging="1134"/>
      </w:pPr>
      <w:r>
        <w:t>NATALIE</w:t>
      </w:r>
      <w:r w:rsidRPr="009C6A6D">
        <w:tab/>
        <w:t>Oh</w:t>
      </w:r>
      <w:r w:rsidR="00504A44">
        <w:t>,</w:t>
      </w:r>
      <w:r w:rsidRPr="009C6A6D">
        <w:t xml:space="preserve"> no! I’m sorry but I’m </w:t>
      </w:r>
      <w:r w:rsidRPr="00BB4662">
        <w:rPr>
          <w:vertAlign w:val="superscript"/>
        </w:rPr>
        <w:t>3</w:t>
      </w:r>
      <w:r w:rsidRPr="009C6A6D">
        <w:t xml:space="preserve">__________________ I’m busy on Saturday afternoon. </w:t>
      </w:r>
    </w:p>
    <w:p w14:paraId="112BC0AA" w14:textId="77777777" w:rsidR="009C6A6D" w:rsidRPr="009C6A6D" w:rsidRDefault="009C6A6D" w:rsidP="00AC236A">
      <w:pPr>
        <w:pStyle w:val="Dialogue"/>
        <w:ind w:left="1134" w:hanging="1134"/>
      </w:pPr>
      <w:r w:rsidRPr="009C6A6D">
        <w:t>TOM</w:t>
      </w:r>
      <w:r w:rsidRPr="009C6A6D">
        <w:tab/>
        <w:t xml:space="preserve">Oh, that’s OK. How about going on Sunday afternoon? </w:t>
      </w:r>
    </w:p>
    <w:p w14:paraId="568AF639" w14:textId="12B5B38C" w:rsidR="009C6A6D" w:rsidRPr="009C6A6D" w:rsidRDefault="009C6A6D" w:rsidP="00AC236A">
      <w:pPr>
        <w:pStyle w:val="Dialogue"/>
        <w:ind w:left="1134" w:hanging="1134"/>
      </w:pPr>
      <w:r>
        <w:t>NATALIE</w:t>
      </w:r>
      <w:r w:rsidRPr="009C6A6D">
        <w:tab/>
        <w:t xml:space="preserve">Yes – that would be </w:t>
      </w:r>
      <w:r w:rsidRPr="00BB4662">
        <w:rPr>
          <w:vertAlign w:val="superscript"/>
        </w:rPr>
        <w:t>4</w:t>
      </w:r>
      <w:r w:rsidRPr="009C6A6D">
        <w:t>_________________!</w:t>
      </w:r>
    </w:p>
    <w:p w14:paraId="2C14D8F3" w14:textId="241E53C3" w:rsidR="009C6A6D" w:rsidRPr="009C6A6D" w:rsidRDefault="009C6A6D" w:rsidP="00AC236A">
      <w:pPr>
        <w:pStyle w:val="Dialogue"/>
        <w:ind w:left="1134" w:hanging="1134"/>
      </w:pPr>
      <w:r w:rsidRPr="009C6A6D">
        <w:t>TOM</w:t>
      </w:r>
      <w:r w:rsidRPr="009C6A6D">
        <w:tab/>
        <w:t xml:space="preserve">Fantastic! Let’s meet at the </w:t>
      </w:r>
      <w:r w:rsidRPr="00BB4662">
        <w:rPr>
          <w:vertAlign w:val="superscript"/>
        </w:rPr>
        <w:t>5</w:t>
      </w:r>
      <w:r w:rsidRPr="009C6A6D">
        <w:t>_______________________ mall</w:t>
      </w:r>
      <w:r w:rsidR="00FB1568">
        <w:t>,</w:t>
      </w:r>
      <w:r w:rsidRPr="009C6A6D">
        <w:t xml:space="preserve"> and then we can go to the park. </w:t>
      </w:r>
    </w:p>
    <w:p w14:paraId="36D3BFDD" w14:textId="77777777" w:rsidR="009C6A6D" w:rsidRPr="009C6A6D" w:rsidRDefault="009C6A6D" w:rsidP="009C6A6D">
      <w:pPr>
        <w:widowControl w:val="0"/>
        <w:tabs>
          <w:tab w:val="left" w:pos="284"/>
        </w:tabs>
        <w:autoSpaceDE w:val="0"/>
        <w:autoSpaceDN w:val="0"/>
        <w:adjustRightInd w:val="0"/>
        <w:rPr>
          <w:lang w:val="en-US"/>
        </w:rPr>
      </w:pPr>
    </w:p>
    <w:p w14:paraId="7474561A" w14:textId="0EF440FF" w:rsidR="009C6A6D" w:rsidRPr="009C6A6D" w:rsidRDefault="009C6A6D" w:rsidP="009C6A6D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  <w:lang w:val="en-US"/>
        </w:rPr>
      </w:pPr>
      <w:r w:rsidRPr="009C6A6D">
        <w:rPr>
          <w:b/>
          <w:bCs/>
          <w:sz w:val="22"/>
          <w:lang w:val="en-US"/>
        </w:rPr>
        <w:t>7</w:t>
      </w:r>
      <w:r w:rsidRPr="009C6A6D">
        <w:rPr>
          <w:b/>
          <w:bCs/>
          <w:sz w:val="22"/>
          <w:lang w:val="en-US"/>
        </w:rPr>
        <w:tab/>
        <w:t xml:space="preserve">Work in pairs, A and B. Read your information and then have a conversation. </w:t>
      </w:r>
      <w:r w:rsidR="008F2371">
        <w:rPr>
          <w:b/>
          <w:bCs/>
          <w:sz w:val="22"/>
          <w:lang w:val="en-US"/>
        </w:rPr>
        <w:br/>
      </w:r>
      <w:r w:rsidRPr="009C6A6D">
        <w:rPr>
          <w:b/>
          <w:bCs/>
          <w:sz w:val="22"/>
          <w:lang w:val="en-US"/>
        </w:rPr>
        <w:t>Use the phrases below to help you.</w:t>
      </w:r>
    </w:p>
    <w:p w14:paraId="2E1814F7" w14:textId="77777777" w:rsidR="009C6A6D" w:rsidRPr="009C6A6D" w:rsidRDefault="009C6A6D" w:rsidP="009C6A6D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  <w:rPr>
          <w:i/>
          <w:lang w:val="en-US"/>
        </w:rPr>
      </w:pPr>
      <w:r w:rsidRPr="009C6A6D">
        <w:rPr>
          <w:rFonts w:ascii="Hypatia Sans Pro" w:hAnsi="Hypatia Sans Pro" w:cs="Hypatia Sans Pro"/>
          <w:lang w:val="en-US"/>
        </w:rPr>
        <w:tab/>
      </w:r>
      <w:r w:rsidRPr="009C6A6D">
        <w:rPr>
          <w:i/>
          <w:lang w:val="en-US"/>
        </w:rPr>
        <w:t xml:space="preserve">Would you like to go to </w:t>
      </w:r>
      <w:proofErr w:type="gramStart"/>
      <w:r w:rsidRPr="009C6A6D">
        <w:rPr>
          <w:i/>
          <w:lang w:val="en-US"/>
        </w:rPr>
        <w:t>… ?</w:t>
      </w:r>
      <w:proofErr w:type="gramEnd"/>
      <w:r w:rsidRPr="009C6A6D">
        <w:rPr>
          <w:i/>
          <w:lang w:val="en-US"/>
        </w:rPr>
        <w:tab/>
      </w:r>
      <w:r w:rsidRPr="009C6A6D">
        <w:rPr>
          <w:i/>
          <w:lang w:val="en-US"/>
        </w:rPr>
        <w:tab/>
      </w:r>
      <w:r w:rsidRPr="009C6A6D">
        <w:rPr>
          <w:i/>
          <w:lang w:val="en-US"/>
        </w:rPr>
        <w:tab/>
      </w:r>
      <w:r w:rsidRPr="009C6A6D">
        <w:rPr>
          <w:i/>
          <w:lang w:val="en-US"/>
        </w:rPr>
        <w:tab/>
      </w:r>
      <w:r>
        <w:rPr>
          <w:i/>
          <w:lang w:val="en-US"/>
        </w:rPr>
        <w:tab/>
      </w:r>
      <w:r w:rsidRPr="009C6A6D">
        <w:rPr>
          <w:i/>
          <w:lang w:val="en-US"/>
        </w:rPr>
        <w:t>That would be great!</w:t>
      </w:r>
    </w:p>
    <w:p w14:paraId="6CE90266" w14:textId="77777777" w:rsidR="009C6A6D" w:rsidRPr="009C6A6D" w:rsidRDefault="009C6A6D" w:rsidP="009C6A6D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  <w:rPr>
          <w:i/>
          <w:lang w:val="en-US"/>
        </w:rPr>
      </w:pPr>
      <w:r w:rsidRPr="009C6A6D">
        <w:rPr>
          <w:rFonts w:ascii="Hypatia Sans Pro Semibold Itali" w:hAnsi="Hypatia Sans Pro Semibold Itali" w:cs="Hypatia Sans Pro Semibold Itali"/>
          <w:i/>
          <w:lang w:val="en-US"/>
        </w:rPr>
        <w:tab/>
      </w:r>
      <w:r w:rsidRPr="009C6A6D">
        <w:rPr>
          <w:i/>
          <w:lang w:val="en-US"/>
        </w:rPr>
        <w:t xml:space="preserve">I’d love to. </w:t>
      </w:r>
      <w:r w:rsidRPr="009C6A6D">
        <w:rPr>
          <w:i/>
          <w:lang w:val="en-US"/>
        </w:rPr>
        <w:tab/>
      </w:r>
      <w:r w:rsidRPr="009C6A6D">
        <w:rPr>
          <w:i/>
          <w:lang w:val="en-US"/>
        </w:rPr>
        <w:tab/>
      </w:r>
      <w:r w:rsidRPr="009C6A6D">
        <w:rPr>
          <w:i/>
          <w:lang w:val="en-US"/>
        </w:rPr>
        <w:tab/>
      </w:r>
      <w:r w:rsidRPr="009C6A6D">
        <w:rPr>
          <w:i/>
          <w:lang w:val="en-US"/>
        </w:rPr>
        <w:tab/>
      </w:r>
      <w:r w:rsidRPr="009C6A6D">
        <w:rPr>
          <w:i/>
          <w:lang w:val="en-US"/>
        </w:rPr>
        <w:tab/>
      </w:r>
      <w:r w:rsidRPr="009C6A6D">
        <w:rPr>
          <w:i/>
          <w:lang w:val="en-US"/>
        </w:rPr>
        <w:tab/>
      </w:r>
      <w:r w:rsidRPr="009C6A6D">
        <w:rPr>
          <w:i/>
          <w:lang w:val="en-US"/>
        </w:rPr>
        <w:tab/>
        <w:t xml:space="preserve">I’m sorry. I’m afraid I’m busy. 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1"/>
        <w:gridCol w:w="4894"/>
      </w:tblGrid>
      <w:tr w:rsidR="009C6A6D" w:rsidRPr="009C6A6D" w14:paraId="404E5ED8" w14:textId="77777777" w:rsidTr="005A57FA">
        <w:trPr>
          <w:trHeight w:val="98"/>
        </w:trPr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DE583" w14:textId="77777777" w:rsidR="009C6A6D" w:rsidRPr="009C6A6D" w:rsidRDefault="009C6A6D" w:rsidP="009C6A6D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9C6A6D">
              <w:t>A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AA024" w14:textId="77777777" w:rsidR="009C6A6D" w:rsidRPr="009C6A6D" w:rsidRDefault="009C6A6D" w:rsidP="009C6A6D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9C6A6D">
              <w:t>B</w:t>
            </w:r>
          </w:p>
        </w:tc>
      </w:tr>
      <w:tr w:rsidR="009C6A6D" w:rsidRPr="009C6A6D" w14:paraId="0E415DFE" w14:textId="77777777" w:rsidTr="005A57FA">
        <w:trPr>
          <w:trHeight w:val="357"/>
        </w:trPr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94F2D" w14:textId="77777777" w:rsidR="009C6A6D" w:rsidRPr="009C6A6D" w:rsidRDefault="009C6A6D" w:rsidP="009C6A6D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</w:pPr>
            <w:r w:rsidRPr="009C6A6D">
              <w:t>You get a lot of homework on Mondays and Wednesdays.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F287F" w14:textId="75EC3DD6" w:rsidR="009C6A6D" w:rsidRPr="009C6A6D" w:rsidRDefault="009C6A6D" w:rsidP="00504A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</w:pPr>
            <w:r w:rsidRPr="009C6A6D">
              <w:t xml:space="preserve">You’re going to your grandparents’ house </w:t>
            </w:r>
            <w:r w:rsidR="00504A44">
              <w:t>on</w:t>
            </w:r>
            <w:r w:rsidRPr="009C6A6D">
              <w:t xml:space="preserve"> the weekend. You’re coming back on Sunday evening.</w:t>
            </w:r>
          </w:p>
        </w:tc>
      </w:tr>
      <w:tr w:rsidR="009C6A6D" w:rsidRPr="009C6A6D" w14:paraId="4A07424F" w14:textId="77777777" w:rsidTr="005A57FA">
        <w:trPr>
          <w:trHeight w:val="836"/>
        </w:trPr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F822E" w14:textId="030D2DB0" w:rsidR="009C6A6D" w:rsidRPr="009C6A6D" w:rsidRDefault="009C6A6D" w:rsidP="009C6A6D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</w:pPr>
            <w:r w:rsidRPr="009C6A6D">
              <w:t xml:space="preserve">Invite B to go to the </w:t>
            </w:r>
            <w:r w:rsidR="00504A44">
              <w:t>movies</w:t>
            </w:r>
            <w:r w:rsidR="00504A44" w:rsidRPr="009C6A6D">
              <w:t xml:space="preserve"> </w:t>
            </w:r>
            <w:r w:rsidRPr="009C6A6D">
              <w:t>on Sunday.</w:t>
            </w:r>
          </w:p>
          <w:p w14:paraId="59F225A8" w14:textId="77777777" w:rsidR="009C6A6D" w:rsidRPr="009C6A6D" w:rsidRDefault="009C6A6D" w:rsidP="009C6A6D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</w:pPr>
            <w:r w:rsidRPr="009C6A6D">
              <w:t>Tell B what you are doing on Monday and suggest Thursday.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B7D1E" w14:textId="77777777" w:rsidR="009C6A6D" w:rsidRPr="009C6A6D" w:rsidRDefault="009C6A6D" w:rsidP="009C6A6D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</w:pPr>
            <w:r w:rsidRPr="009C6A6D">
              <w:t>Tell A what you are doing on Sunday and suggest Monday.</w:t>
            </w:r>
          </w:p>
          <w:p w14:paraId="1D1BAEA2" w14:textId="77777777" w:rsidR="009C6A6D" w:rsidRPr="009C6A6D" w:rsidRDefault="009C6A6D" w:rsidP="009C6A6D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</w:pPr>
            <w:r w:rsidRPr="009C6A6D">
              <w:t>Accept A’s second invitation and suggest a time and place to meet.</w:t>
            </w:r>
          </w:p>
        </w:tc>
      </w:tr>
    </w:tbl>
    <w:p w14:paraId="7B504FE3" w14:textId="77777777" w:rsidR="008F2371" w:rsidRPr="008F2371" w:rsidRDefault="008F2371">
      <w:pPr>
        <w:rPr>
          <w:sz w:val="2"/>
          <w:szCs w:val="2"/>
        </w:rPr>
      </w:pPr>
    </w:p>
    <w:tbl>
      <w:tblPr>
        <w:tblStyle w:val="TableGrid3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9C6A6D" w:rsidRPr="009C6A6D" w14:paraId="42D9FDE8" w14:textId="77777777" w:rsidTr="005A57FA">
        <w:tc>
          <w:tcPr>
            <w:tcW w:w="406" w:type="dxa"/>
          </w:tcPr>
          <w:p w14:paraId="1387B927" w14:textId="77777777" w:rsidR="009C6A6D" w:rsidRPr="009C6A6D" w:rsidRDefault="009C6A6D" w:rsidP="009C6A6D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39" w:type="dxa"/>
            <w:shd w:val="clear" w:color="auto" w:fill="000000" w:themeFill="text1"/>
          </w:tcPr>
          <w:p w14:paraId="58D6C896" w14:textId="77777777" w:rsidR="009C6A6D" w:rsidRPr="009C6A6D" w:rsidRDefault="009C6A6D" w:rsidP="009C6A6D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right"/>
              <w:rPr>
                <w:b/>
              </w:rPr>
            </w:pPr>
            <w:r w:rsidRPr="009C6A6D">
              <w:rPr>
                <w:b/>
              </w:rPr>
              <w:t>20</w:t>
            </w:r>
          </w:p>
        </w:tc>
      </w:tr>
    </w:tbl>
    <w:p w14:paraId="3FEE77D6" w14:textId="77777777" w:rsidR="00311298" w:rsidRPr="008F2371" w:rsidRDefault="00311298" w:rsidP="006C25C3">
      <w:pPr>
        <w:pStyle w:val="questions"/>
        <w:ind w:left="0" w:firstLine="0"/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XSpec="right" w:tblpY="111"/>
        <w:tblW w:w="0" w:type="auto"/>
        <w:tblLook w:val="04A0" w:firstRow="1" w:lastRow="0" w:firstColumn="1" w:lastColumn="0" w:noHBand="0" w:noVBand="1"/>
      </w:tblPr>
      <w:tblGrid>
        <w:gridCol w:w="1949"/>
        <w:gridCol w:w="601"/>
        <w:gridCol w:w="617"/>
      </w:tblGrid>
      <w:tr w:rsidR="009C6A6D" w14:paraId="5DA278BB" w14:textId="77777777" w:rsidTr="00CA36BE">
        <w:trPr>
          <w:trHeight w:val="458"/>
        </w:trPr>
        <w:tc>
          <w:tcPr>
            <w:tcW w:w="1949" w:type="dxa"/>
            <w:tcBorders>
              <w:top w:val="nil"/>
              <w:left w:val="nil"/>
              <w:bottom w:val="nil"/>
            </w:tcBorders>
            <w:vAlign w:val="center"/>
          </w:tcPr>
          <w:p w14:paraId="3A781C51" w14:textId="77777777" w:rsidR="009C6A6D" w:rsidRDefault="009C6A6D" w:rsidP="00CA36BE">
            <w:pPr>
              <w:pStyle w:val="questions"/>
              <w:ind w:left="0" w:firstLine="0"/>
              <w:jc w:val="center"/>
            </w:pPr>
            <w:r>
              <w:t>TOTAL SCORE</w:t>
            </w:r>
          </w:p>
        </w:tc>
        <w:tc>
          <w:tcPr>
            <w:tcW w:w="601" w:type="dxa"/>
          </w:tcPr>
          <w:p w14:paraId="2CE32585" w14:textId="77777777" w:rsidR="009C6A6D" w:rsidRDefault="009C6A6D" w:rsidP="00CA36BE">
            <w:pPr>
              <w:pStyle w:val="questions"/>
              <w:ind w:left="0" w:firstLine="0"/>
            </w:pPr>
          </w:p>
        </w:tc>
        <w:tc>
          <w:tcPr>
            <w:tcW w:w="617" w:type="dxa"/>
            <w:shd w:val="clear" w:color="auto" w:fill="000000" w:themeFill="text1"/>
            <w:vAlign w:val="center"/>
          </w:tcPr>
          <w:p w14:paraId="21232DD8" w14:textId="77777777" w:rsidR="009C6A6D" w:rsidRPr="0057318B" w:rsidRDefault="009C6A6D" w:rsidP="00CA36BE">
            <w:pPr>
              <w:pStyle w:val="questions"/>
              <w:spacing w:before="0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70</w:t>
            </w:r>
          </w:p>
        </w:tc>
      </w:tr>
    </w:tbl>
    <w:p w14:paraId="3CFE7FCA" w14:textId="77777777" w:rsidR="009C6A6D" w:rsidRPr="00877784" w:rsidRDefault="009C6A6D" w:rsidP="009C6A6D">
      <w:pPr>
        <w:pStyle w:val="questions"/>
        <w:ind w:left="0" w:firstLine="0"/>
      </w:pPr>
    </w:p>
    <w:sectPr w:rsidR="009C6A6D" w:rsidRPr="00877784" w:rsidSect="006C25C3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5B84B" w14:textId="77777777" w:rsidR="00F11AC3" w:rsidRDefault="00F11AC3" w:rsidP="007D4E1E">
      <w:r>
        <w:separator/>
      </w:r>
    </w:p>
  </w:endnote>
  <w:endnote w:type="continuationSeparator" w:id="0">
    <w:p w14:paraId="67E5747D" w14:textId="77777777" w:rsidR="00F11AC3" w:rsidRDefault="00F11AC3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Hypatia Sans Pro Semibold Itali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88081" w14:textId="1606D4FF" w:rsidR="00B95962" w:rsidRPr="003B3389" w:rsidRDefault="00F11AC3" w:rsidP="003B3389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rStyle w:val="FooterBoldChar"/>
        </w:rPr>
        <w:alias w:val="Course"/>
        <w:tag w:val=""/>
        <w:id w:val="-109050085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>
        <w:rPr>
          <w:rStyle w:val="FooterBoldChar"/>
        </w:rPr>
      </w:sdtEndPr>
      <w:sdtContent>
        <w:r w:rsidR="00272899">
          <w:rPr>
            <w:rStyle w:val="FooterBoldChar"/>
            <w:lang w:val="en-US"/>
          </w:rPr>
          <w:t>AMERICAN THINK</w:t>
        </w:r>
      </w:sdtContent>
    </w:sdt>
    <w:r w:rsidR="00B367D8" w:rsidRPr="007635CD">
      <w:rPr>
        <w:rStyle w:val="FooterBoldChar"/>
      </w:rPr>
      <w:t xml:space="preserve"> 2nd Edition</w:t>
    </w:r>
    <w:r w:rsidR="00B367D8">
      <w:t xml:space="preserve"> </w:t>
    </w:r>
    <w:sdt>
      <w:sdtPr>
        <w:alias w:val="Subject"/>
        <w:tag w:val=""/>
        <w:id w:val="-335771901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3B3389">
          <w:t>Level 1</w:t>
        </w:r>
      </w:sdtContent>
    </w:sdt>
    <w:r w:rsidR="00B367D8">
      <w:t xml:space="preserve"> </w:t>
    </w:r>
    <w:r w:rsidR="00B367D8" w:rsidRPr="00E24071">
      <w:t xml:space="preserve"> </w:t>
    </w:r>
    <w:sdt>
      <w:sdtPr>
        <w:alias w:val="Title"/>
        <w:tag w:val=""/>
        <w:id w:val="-405063630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A3111">
          <w:t>Skills Test 10 Basic</w:t>
        </w:r>
      </w:sdtContent>
    </w:sdt>
    <w:r w:rsidR="00B367D8">
      <w:ptab w:relativeTo="margin" w:alignment="center" w:leader="none"/>
    </w:r>
    <w:r w:rsidR="00B367D8" w:rsidRPr="00E24071">
      <w:rPr>
        <w:rStyle w:val="footerphotcopiableChar"/>
        <w:shd w:val="clear" w:color="auto" w:fill="000000" w:themeFill="text1"/>
      </w:rPr>
      <w:t>PHOTOCOPIABLE</w:t>
    </w:r>
    <w:r w:rsidR="00B367D8">
      <w:ptab w:relativeTo="margin" w:alignment="right" w:leader="none"/>
    </w:r>
    <w:r w:rsidR="00B367D8" w:rsidRPr="00E24071">
      <w:rPr>
        <w:rStyle w:val="TitleChar"/>
        <w:sz w:val="20"/>
        <w:szCs w:val="20"/>
      </w:rPr>
      <w:t xml:space="preserve">© </w:t>
    </w:r>
    <w:r w:rsidR="00B367D8" w:rsidRPr="00B94B89">
      <w:t xml:space="preserve">Cambridge University </w:t>
    </w:r>
    <w:proofErr w:type="gramStart"/>
    <w:r w:rsidR="00B367D8" w:rsidRPr="00B94B89">
      <w:t>Press</w:t>
    </w:r>
    <w:r w:rsidR="00B367D8">
      <w:rPr>
        <w:rStyle w:val="TitleChar"/>
        <w:sz w:val="20"/>
        <w:szCs w:val="20"/>
      </w:rPr>
      <w:t xml:space="preserve">  </w:t>
    </w:r>
    <w:r w:rsidR="00364758" w:rsidRPr="00316B1C">
      <w:t>202</w:t>
    </w:r>
    <w:r w:rsidR="00364758">
      <w:t>2</w:t>
    </w:r>
    <w:proofErr w:type="gramEnd"/>
    <w:r w:rsidR="002B1E74">
      <w:rPr>
        <w:rFonts w:ascii="Verdana" w:hAnsi="Verdana"/>
        <w:color w:val="000000"/>
        <w:szCs w:val="20"/>
      </w:rPr>
      <w:fldChar w:fldCharType="begin"/>
    </w:r>
    <w:r w:rsidR="00B367D8">
      <w:rPr>
        <w:rFonts w:ascii="Verdana" w:hAnsi="Verdana"/>
        <w:color w:val="000000"/>
        <w:szCs w:val="20"/>
      </w:rPr>
      <w:instrText xml:space="preserve"> {DATE \@ YYYY} \@ YYYY} </w:instrText>
    </w:r>
    <w:r w:rsidR="002B1E74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4CB45" w14:textId="77777777" w:rsidR="00F11AC3" w:rsidRDefault="00F11AC3" w:rsidP="007D4E1E">
      <w:r>
        <w:separator/>
      </w:r>
    </w:p>
  </w:footnote>
  <w:footnote w:type="continuationSeparator" w:id="0">
    <w:p w14:paraId="6D48E360" w14:textId="77777777" w:rsidR="00F11AC3" w:rsidRDefault="00F11AC3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984B2" w14:textId="034C6898" w:rsidR="00B367D8" w:rsidRDefault="00924C27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42367" behindDoc="0" locked="0" layoutInCell="1" allowOverlap="1" wp14:anchorId="25555162" wp14:editId="250D27C2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73889A" w14:textId="41E950C0" w:rsidR="008F2371" w:rsidRPr="00287928" w:rsidRDefault="00F11AC3" w:rsidP="008F2371">
                          <w:pPr>
                            <w:pStyle w:val="Title"/>
                            <w:ind w:left="0" w:firstLine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8F2371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55516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8.2pt;margin-top:6.25pt;width:259.65pt;height:69.7pt;z-index:25164236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" stroked="f">
              <v:path arrowok="t"/>
              <v:textbox>
                <w:txbxContent>
                  <w:p w14:paraId="7873889A" w14:textId="41E950C0" w:rsidR="008F2371" w:rsidRPr="00287928" w:rsidRDefault="004B73A0" w:rsidP="008F2371">
                    <w:pPr>
                      <w:pStyle w:val="Title"/>
                      <w:ind w:left="0" w:firstLine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8F2371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80256" behindDoc="0" locked="0" layoutInCell="1" allowOverlap="1" wp14:anchorId="4F93DCB2" wp14:editId="04BB0AA8">
              <wp:simplePos x="0" y="0"/>
              <wp:positionH relativeFrom="column">
                <wp:posOffset>2780665</wp:posOffset>
              </wp:positionH>
              <wp:positionV relativeFrom="page">
                <wp:posOffset>564515</wp:posOffset>
              </wp:positionV>
              <wp:extent cx="4147185" cy="4241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47185" cy="424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902877017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70A2B70" w14:textId="44540FB6" w:rsidR="00B367D8" w:rsidRPr="007B2585" w:rsidRDefault="00CA3111" w:rsidP="003B0C1C">
                              <w:pPr>
                                <w:pStyle w:val="Title"/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rPr>
                                  <w:lang w:val="en-US"/>
                                </w:rPr>
                                <w:t>Skills Test 10 Basic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93DCB2" id="Text Box 2" o:spid="_x0000_s1027" type="#_x0000_t202" style="position:absolute;left:0;text-align:left;margin-left:218.95pt;margin-top:44.45pt;width:326.55pt;height:33.4pt;z-index:251680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" stroked="f">
              <v:fill opacity="0"/>
              <v:textbox>
                <w:txbxContent>
                  <w:sdt>
                    <w:sdtPr>
                      <w:alias w:val="Title"/>
                      <w:tag w:val=""/>
                      <w:id w:val="902877017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70A2B70" w14:textId="44540FB6" w:rsidR="00B367D8" w:rsidRPr="007B2585" w:rsidRDefault="00CA3111" w:rsidP="003B0C1C">
                        <w:pPr>
                          <w:pStyle w:val="Title"/>
                          <w:pBdr>
                            <w:bottom w:val="single" w:sz="4" w:space="1" w:color="auto"/>
                          </w:pBdr>
                        </w:pPr>
                        <w:r>
                          <w:rPr>
                            <w:lang w:val="en-US"/>
                          </w:rPr>
                          <w:t>Skills Test 10 Basic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71040" behindDoc="0" locked="0" layoutInCell="1" allowOverlap="1" wp14:anchorId="13203F7F" wp14:editId="169485F5">
              <wp:simplePos x="0" y="0"/>
              <wp:positionH relativeFrom="column">
                <wp:posOffset>3989070</wp:posOffset>
              </wp:positionH>
              <wp:positionV relativeFrom="paragraph">
                <wp:posOffset>191135</wp:posOffset>
              </wp:positionV>
              <wp:extent cx="3027680" cy="43624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27680" cy="436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-1727371231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49F35AF9" w14:textId="77777777" w:rsidR="00B367D8" w:rsidRDefault="003B3389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03F7F" id="_x0000_s1028" type="#_x0000_t202" style="position:absolute;left:0;text-align:left;margin-left:314.1pt;margin-top:15.05pt;width:238.4pt;height:34.35pt;z-index:251671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" stroked="f"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-1727371231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49F35AF9" w14:textId="77777777" w:rsidR="00B367D8" w:rsidRDefault="003B3389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1824" behindDoc="0" locked="0" layoutInCell="1" allowOverlap="1" wp14:anchorId="14D24964" wp14:editId="5AE3C0F3">
              <wp:simplePos x="0" y="0"/>
              <wp:positionH relativeFrom="column">
                <wp:posOffset>2610485</wp:posOffset>
              </wp:positionH>
              <wp:positionV relativeFrom="paragraph">
                <wp:posOffset>235585</wp:posOffset>
              </wp:positionV>
              <wp:extent cx="1623695" cy="438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5B25A" w14:textId="77777777" w:rsidR="00B367D8" w:rsidRPr="00CC045F" w:rsidRDefault="00B367D8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D24964" id="_x0000_s1029" type="#_x0000_t202" style="position:absolute;left:0;text-align:left;margin-left:205.55pt;margin-top:18.55pt;width:127.85pt;height:34.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" stroked="f">
              <v:path arrowok="t"/>
              <v:textbox>
                <w:txbxContent>
                  <w:p w14:paraId="4C95B25A" w14:textId="77777777" w:rsidR="00B367D8" w:rsidRPr="00CC045F" w:rsidRDefault="00B367D8" w:rsidP="00CC045F">
                    <w:pPr>
                      <w:spacing w:after="0"/>
                      <w:rPr>
                        <w:sz w:val="12"/>
                      </w:rPr>
                    </w:pPr>
                    <w:r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506EC662" wp14:editId="6E6E05EA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15150" cy="356235"/>
              <wp:effectExtent l="0" t="0" r="635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15150" cy="3562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CAE37B7" w14:textId="77777777" w:rsidR="00B367D8" w:rsidRPr="00852217" w:rsidRDefault="00B367D8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06EC662" id="Text Box 4" o:spid="_x0000_s1030" style="position:absolute;left:0;text-align:left;margin-left:-4.35pt;margin-top:82.5pt;width:544.5pt;height:28.0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" strokeweight=".5pt">
              <v:path arrowok="t"/>
              <v:textbox>
                <w:txbxContent>
                  <w:p w14:paraId="4CAE37B7" w14:textId="77777777" w:rsidR="00B367D8" w:rsidRPr="00852217" w:rsidRDefault="00B367D8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B367D8">
      <w:rPr>
        <w:noProof/>
        <w:lang w:eastAsia="en-GB"/>
      </w:rPr>
      <w:t xml:space="preserve"> </w:t>
    </w:r>
  </w:p>
  <w:p w14:paraId="0DD4514C" w14:textId="77777777" w:rsidR="00B95962" w:rsidRDefault="00B95962"/>
  <w:p w14:paraId="253F7FAB" w14:textId="77777777" w:rsidR="00B95962" w:rsidRDefault="00B95962"/>
  <w:p w14:paraId="1011904D" w14:textId="77777777" w:rsidR="00B95962" w:rsidRDefault="00B959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F12"/>
    <w:multiLevelType w:val="hybridMultilevel"/>
    <w:tmpl w:val="6B2CDE20"/>
    <w:lvl w:ilvl="0" w:tplc="0188393C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9435A"/>
    <w:multiLevelType w:val="hybridMultilevel"/>
    <w:tmpl w:val="C8108AE4"/>
    <w:lvl w:ilvl="0" w:tplc="B860B852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214EA"/>
    <w:multiLevelType w:val="hybridMultilevel"/>
    <w:tmpl w:val="00AE5274"/>
    <w:lvl w:ilvl="0" w:tplc="9322EE92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4572E"/>
    <w:multiLevelType w:val="hybridMultilevel"/>
    <w:tmpl w:val="79041ACC"/>
    <w:lvl w:ilvl="0" w:tplc="4A507428">
      <w:numFmt w:val="decimal"/>
      <w:lvlRestart w:val="0"/>
      <w:lvlText w:val="%1"/>
      <w:lvlJc w:val="left"/>
      <w:pPr>
        <w:ind w:left="720" w:hanging="363"/>
      </w:pPr>
      <w:rPr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56ECD"/>
    <w:multiLevelType w:val="hybridMultilevel"/>
    <w:tmpl w:val="F15AD49C"/>
    <w:lvl w:ilvl="0" w:tplc="FAE6E33C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01E48"/>
    <w:multiLevelType w:val="hybridMultilevel"/>
    <w:tmpl w:val="DBE8CB58"/>
    <w:lvl w:ilvl="0" w:tplc="5658FB82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70BFD"/>
    <w:multiLevelType w:val="hybridMultilevel"/>
    <w:tmpl w:val="5E7AFC74"/>
    <w:lvl w:ilvl="0" w:tplc="027EF854"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766A3"/>
    <w:multiLevelType w:val="hybridMultilevel"/>
    <w:tmpl w:val="7D78FD06"/>
    <w:lvl w:ilvl="0" w:tplc="A26C757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37B4D"/>
    <w:multiLevelType w:val="hybridMultilevel"/>
    <w:tmpl w:val="76B6855E"/>
    <w:lvl w:ilvl="0" w:tplc="A1A832A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2A0918"/>
    <w:multiLevelType w:val="hybridMultilevel"/>
    <w:tmpl w:val="130AB6C2"/>
    <w:lvl w:ilvl="0" w:tplc="3022F41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F52BD"/>
    <w:multiLevelType w:val="hybridMultilevel"/>
    <w:tmpl w:val="8C0086A4"/>
    <w:lvl w:ilvl="0" w:tplc="70E466B4"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9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5"/>
  </w:num>
  <w:num w:numId="10">
    <w:abstractNumId w:val="10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389"/>
    <w:rsid w:val="000002CB"/>
    <w:rsid w:val="000247D2"/>
    <w:rsid w:val="00040E4A"/>
    <w:rsid w:val="000515B3"/>
    <w:rsid w:val="00053EB0"/>
    <w:rsid w:val="0006416F"/>
    <w:rsid w:val="00071F30"/>
    <w:rsid w:val="00074444"/>
    <w:rsid w:val="00084028"/>
    <w:rsid w:val="00096E5F"/>
    <w:rsid w:val="000A0488"/>
    <w:rsid w:val="000A0B19"/>
    <w:rsid w:val="000A68DD"/>
    <w:rsid w:val="000C0787"/>
    <w:rsid w:val="000D2177"/>
    <w:rsid w:val="000D4F8C"/>
    <w:rsid w:val="000E148D"/>
    <w:rsid w:val="000F085C"/>
    <w:rsid w:val="00104C86"/>
    <w:rsid w:val="00122040"/>
    <w:rsid w:val="00127F62"/>
    <w:rsid w:val="00141D21"/>
    <w:rsid w:val="001473A6"/>
    <w:rsid w:val="00170FCC"/>
    <w:rsid w:val="00191D02"/>
    <w:rsid w:val="00193BA7"/>
    <w:rsid w:val="001C57C3"/>
    <w:rsid w:val="001F0AA6"/>
    <w:rsid w:val="00224B34"/>
    <w:rsid w:val="00225877"/>
    <w:rsid w:val="00250BE6"/>
    <w:rsid w:val="00272899"/>
    <w:rsid w:val="002759F0"/>
    <w:rsid w:val="00276F51"/>
    <w:rsid w:val="00287928"/>
    <w:rsid w:val="00293051"/>
    <w:rsid w:val="002A2D87"/>
    <w:rsid w:val="002A3BBC"/>
    <w:rsid w:val="002B1E74"/>
    <w:rsid w:val="002C43E5"/>
    <w:rsid w:val="002E0304"/>
    <w:rsid w:val="002E3008"/>
    <w:rsid w:val="00311031"/>
    <w:rsid w:val="00311298"/>
    <w:rsid w:val="00316B1C"/>
    <w:rsid w:val="0032281C"/>
    <w:rsid w:val="00345CBD"/>
    <w:rsid w:val="00364758"/>
    <w:rsid w:val="00367F51"/>
    <w:rsid w:val="00380422"/>
    <w:rsid w:val="003828D1"/>
    <w:rsid w:val="003B0C1C"/>
    <w:rsid w:val="003B3389"/>
    <w:rsid w:val="003D031A"/>
    <w:rsid w:val="003D1F75"/>
    <w:rsid w:val="003F7E49"/>
    <w:rsid w:val="00422283"/>
    <w:rsid w:val="004402C0"/>
    <w:rsid w:val="00446239"/>
    <w:rsid w:val="00456EFA"/>
    <w:rsid w:val="00463DFD"/>
    <w:rsid w:val="00464330"/>
    <w:rsid w:val="004649A8"/>
    <w:rsid w:val="00471407"/>
    <w:rsid w:val="004829B3"/>
    <w:rsid w:val="00482BF1"/>
    <w:rsid w:val="004A338D"/>
    <w:rsid w:val="004B09DB"/>
    <w:rsid w:val="004B73A0"/>
    <w:rsid w:val="004D333C"/>
    <w:rsid w:val="004D4BE5"/>
    <w:rsid w:val="004F0FDB"/>
    <w:rsid w:val="004F7BBB"/>
    <w:rsid w:val="00504A44"/>
    <w:rsid w:val="00550B3D"/>
    <w:rsid w:val="00551D2B"/>
    <w:rsid w:val="0057318B"/>
    <w:rsid w:val="005901FD"/>
    <w:rsid w:val="005C383C"/>
    <w:rsid w:val="005D0DF8"/>
    <w:rsid w:val="005D1B96"/>
    <w:rsid w:val="005D7183"/>
    <w:rsid w:val="006145A7"/>
    <w:rsid w:val="00621DA9"/>
    <w:rsid w:val="00625E5D"/>
    <w:rsid w:val="006433BD"/>
    <w:rsid w:val="0065099D"/>
    <w:rsid w:val="00681884"/>
    <w:rsid w:val="00686B00"/>
    <w:rsid w:val="006C25C3"/>
    <w:rsid w:val="006D31DB"/>
    <w:rsid w:val="006E77F9"/>
    <w:rsid w:val="00705EF8"/>
    <w:rsid w:val="00726BFE"/>
    <w:rsid w:val="007425AD"/>
    <w:rsid w:val="0075285F"/>
    <w:rsid w:val="007538D4"/>
    <w:rsid w:val="00754A36"/>
    <w:rsid w:val="007565ED"/>
    <w:rsid w:val="007635CD"/>
    <w:rsid w:val="007667E7"/>
    <w:rsid w:val="00783A7A"/>
    <w:rsid w:val="00785D4E"/>
    <w:rsid w:val="007A77D4"/>
    <w:rsid w:val="007B2585"/>
    <w:rsid w:val="007B41E9"/>
    <w:rsid w:val="007B7790"/>
    <w:rsid w:val="007C34DC"/>
    <w:rsid w:val="007D4E1E"/>
    <w:rsid w:val="007D5EE9"/>
    <w:rsid w:val="007F6227"/>
    <w:rsid w:val="00802ADD"/>
    <w:rsid w:val="008046F3"/>
    <w:rsid w:val="00812AB7"/>
    <w:rsid w:val="00814456"/>
    <w:rsid w:val="0081797A"/>
    <w:rsid w:val="00824947"/>
    <w:rsid w:val="00825B38"/>
    <w:rsid w:val="0083311A"/>
    <w:rsid w:val="0086311B"/>
    <w:rsid w:val="00877784"/>
    <w:rsid w:val="008D0085"/>
    <w:rsid w:val="008E6114"/>
    <w:rsid w:val="008F2371"/>
    <w:rsid w:val="009179C8"/>
    <w:rsid w:val="00924C27"/>
    <w:rsid w:val="00941839"/>
    <w:rsid w:val="0095724F"/>
    <w:rsid w:val="009764AB"/>
    <w:rsid w:val="009A0575"/>
    <w:rsid w:val="009A38C0"/>
    <w:rsid w:val="009B2302"/>
    <w:rsid w:val="009C0F97"/>
    <w:rsid w:val="009C3AE4"/>
    <w:rsid w:val="009C6A6D"/>
    <w:rsid w:val="009F6F38"/>
    <w:rsid w:val="00A027F8"/>
    <w:rsid w:val="00A37DA6"/>
    <w:rsid w:val="00A45E32"/>
    <w:rsid w:val="00A5314A"/>
    <w:rsid w:val="00A54710"/>
    <w:rsid w:val="00A63F41"/>
    <w:rsid w:val="00A74AF3"/>
    <w:rsid w:val="00A84C4C"/>
    <w:rsid w:val="00AA767B"/>
    <w:rsid w:val="00AB623F"/>
    <w:rsid w:val="00AC236A"/>
    <w:rsid w:val="00AC6566"/>
    <w:rsid w:val="00AC78D1"/>
    <w:rsid w:val="00AE2F0E"/>
    <w:rsid w:val="00AE4ECB"/>
    <w:rsid w:val="00AF50F6"/>
    <w:rsid w:val="00AF54E4"/>
    <w:rsid w:val="00AF5D35"/>
    <w:rsid w:val="00B0598D"/>
    <w:rsid w:val="00B3501E"/>
    <w:rsid w:val="00B367D8"/>
    <w:rsid w:val="00B542F0"/>
    <w:rsid w:val="00B5696E"/>
    <w:rsid w:val="00B6391A"/>
    <w:rsid w:val="00B649A5"/>
    <w:rsid w:val="00B6655C"/>
    <w:rsid w:val="00B83596"/>
    <w:rsid w:val="00B84E30"/>
    <w:rsid w:val="00B90BAD"/>
    <w:rsid w:val="00B94B89"/>
    <w:rsid w:val="00B95962"/>
    <w:rsid w:val="00BB4662"/>
    <w:rsid w:val="00BB5FC8"/>
    <w:rsid w:val="00BC0983"/>
    <w:rsid w:val="00BC2F79"/>
    <w:rsid w:val="00C014DE"/>
    <w:rsid w:val="00C15639"/>
    <w:rsid w:val="00C31212"/>
    <w:rsid w:val="00C37EB2"/>
    <w:rsid w:val="00C46BCD"/>
    <w:rsid w:val="00C54167"/>
    <w:rsid w:val="00C703D6"/>
    <w:rsid w:val="00C7658D"/>
    <w:rsid w:val="00CA3111"/>
    <w:rsid w:val="00CA6C83"/>
    <w:rsid w:val="00CB22D3"/>
    <w:rsid w:val="00CB66BC"/>
    <w:rsid w:val="00CC045F"/>
    <w:rsid w:val="00CD4313"/>
    <w:rsid w:val="00CE7C60"/>
    <w:rsid w:val="00CF731F"/>
    <w:rsid w:val="00D10E82"/>
    <w:rsid w:val="00D10F23"/>
    <w:rsid w:val="00D37E3A"/>
    <w:rsid w:val="00D544C1"/>
    <w:rsid w:val="00D57E9A"/>
    <w:rsid w:val="00D61820"/>
    <w:rsid w:val="00D708CA"/>
    <w:rsid w:val="00DD2008"/>
    <w:rsid w:val="00DD3E17"/>
    <w:rsid w:val="00DD555A"/>
    <w:rsid w:val="00DE5102"/>
    <w:rsid w:val="00DE66CA"/>
    <w:rsid w:val="00E1759F"/>
    <w:rsid w:val="00E24071"/>
    <w:rsid w:val="00E37D1A"/>
    <w:rsid w:val="00E42A7C"/>
    <w:rsid w:val="00E47D6E"/>
    <w:rsid w:val="00E527D7"/>
    <w:rsid w:val="00E57015"/>
    <w:rsid w:val="00E638ED"/>
    <w:rsid w:val="00E8273E"/>
    <w:rsid w:val="00E83429"/>
    <w:rsid w:val="00E95343"/>
    <w:rsid w:val="00EC20E3"/>
    <w:rsid w:val="00EE4252"/>
    <w:rsid w:val="00EE463E"/>
    <w:rsid w:val="00EF4088"/>
    <w:rsid w:val="00F03E01"/>
    <w:rsid w:val="00F11AC3"/>
    <w:rsid w:val="00F13EDD"/>
    <w:rsid w:val="00F24BF5"/>
    <w:rsid w:val="00F24E06"/>
    <w:rsid w:val="00F40FD1"/>
    <w:rsid w:val="00F51B8D"/>
    <w:rsid w:val="00F52A6B"/>
    <w:rsid w:val="00F665B4"/>
    <w:rsid w:val="00F85DA7"/>
    <w:rsid w:val="00F9192E"/>
    <w:rsid w:val="00FA0820"/>
    <w:rsid w:val="00FA1087"/>
    <w:rsid w:val="00FB1568"/>
    <w:rsid w:val="00FB2ACA"/>
    <w:rsid w:val="00FB61C4"/>
    <w:rsid w:val="00FD1DA4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B6020A"/>
  <w15:docId w15:val="{A27B98AC-4BC4-4653-B7DD-361D6D251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80" w:after="8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6391A"/>
    <w:rPr>
      <w:rFonts w:ascii="Helvetica" w:hAnsi="Helvetica" w:cs="Helvetica"/>
      <w:sz w:val="20"/>
      <w:szCs w:val="24"/>
    </w:rPr>
  </w:style>
  <w:style w:type="paragraph" w:styleId="Heading1">
    <w:name w:val="heading 1"/>
    <w:aliases w:val="Header 1"/>
    <w:basedOn w:val="Normal"/>
    <w:next w:val="Normal"/>
    <w:link w:val="Heading1Char"/>
    <w:uiPriority w:val="5"/>
    <w:qFormat/>
    <w:rsid w:val="004402C0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7"/>
    <w:unhideWhenUsed/>
    <w:qFormat/>
    <w:rsid w:val="007635CD"/>
    <w:pPr>
      <w:keepNext/>
      <w:keepLines/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clear" w:color="auto" w:fill="D9D9D9" w:themeFill="background1" w:themeFillShade="D9"/>
      <w:spacing w:before="240" w:after="120"/>
      <w:ind w:left="0" w:firstLine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316B1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16B1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02C0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uiPriority w:val="8"/>
    <w:rsid w:val="009764AB"/>
  </w:style>
  <w:style w:type="paragraph" w:customStyle="1" w:styleId="Sectionhead">
    <w:name w:val="Section head"/>
    <w:basedOn w:val="Heading1"/>
    <w:link w:val="SectionheadChar"/>
    <w:uiPriority w:val="9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uiPriority w:val="8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Rubric">
    <w:name w:val="Rubric"/>
    <w:basedOn w:val="Normal"/>
    <w:link w:val="RubricChar"/>
    <w:qFormat/>
    <w:rsid w:val="00D708CA"/>
    <w:pPr>
      <w:keepNext/>
      <w:spacing w:before="0"/>
    </w:pPr>
    <w:rPr>
      <w:b/>
      <w:bCs/>
      <w:sz w:val="22"/>
    </w:rPr>
  </w:style>
  <w:style w:type="character" w:customStyle="1" w:styleId="Heading1Char">
    <w:name w:val="Heading 1 Char"/>
    <w:aliases w:val="Header 1 Char"/>
    <w:basedOn w:val="DefaultParagraphFont"/>
    <w:link w:val="Heading1"/>
    <w:uiPriority w:val="5"/>
    <w:rsid w:val="00422283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uiPriority w:val="9"/>
    <w:rsid w:val="000E148D"/>
    <w:rPr>
      <w:rFonts w:ascii="Arial" w:eastAsiaTheme="majorEastAsia" w:hAnsi="Arial" w:cstheme="majorBidi"/>
      <w:b w:val="0"/>
      <w:sz w:val="32"/>
      <w:szCs w:val="32"/>
    </w:rPr>
  </w:style>
  <w:style w:type="paragraph" w:customStyle="1" w:styleId="questions">
    <w:name w:val="questions"/>
    <w:basedOn w:val="Normal"/>
    <w:link w:val="questionsChar"/>
    <w:qFormat/>
    <w:rsid w:val="00D708CA"/>
  </w:style>
  <w:style w:type="character" w:customStyle="1" w:styleId="RubricChar">
    <w:name w:val="Rubric Char"/>
    <w:basedOn w:val="DefaultParagraphFont"/>
    <w:link w:val="Rubric"/>
    <w:rsid w:val="00D708CA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9"/>
    <w:rsid w:val="007D4E1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0E148D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rsid w:val="00E638ED"/>
  </w:style>
  <w:style w:type="paragraph" w:customStyle="1" w:styleId="Dialogue">
    <w:name w:val="Dialogue"/>
    <w:basedOn w:val="Normal"/>
    <w:link w:val="DialogueChar"/>
    <w:uiPriority w:val="3"/>
    <w:qFormat/>
    <w:rsid w:val="007D4E1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4"/>
    <w:qFormat/>
    <w:rsid w:val="00D708CA"/>
    <w:rPr>
      <w:i/>
      <w:iCs/>
      <w:color w:val="404040" w:themeColor="text1" w:themeTint="BF"/>
      <w:u w:val="single"/>
    </w:rPr>
  </w:style>
  <w:style w:type="character" w:customStyle="1" w:styleId="DialogueChar">
    <w:name w:val="Dialogue Char"/>
    <w:basedOn w:val="DefaultParagraphFont"/>
    <w:link w:val="Dialogue"/>
    <w:uiPriority w:val="3"/>
    <w:rsid w:val="00B6391A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4"/>
    <w:rsid w:val="00422283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"/>
    <w:qFormat/>
    <w:rsid w:val="007667E7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"/>
    <w:rsid w:val="00422283"/>
    <w:rPr>
      <w:rFonts w:ascii="Helvetica" w:hAnsi="Helvetica" w:cs="Helvetica"/>
      <w:b/>
      <w:sz w:val="18"/>
      <w:szCs w:val="24"/>
    </w:rPr>
  </w:style>
  <w:style w:type="paragraph" w:customStyle="1" w:styleId="dialogue0">
    <w:name w:val="dialogue"/>
    <w:basedOn w:val="Normal"/>
    <w:link w:val="dialogueChar0"/>
    <w:uiPriority w:val="9"/>
    <w:rsid w:val="007667E7"/>
    <w:pPr>
      <w:ind w:left="993" w:hanging="993"/>
    </w:pPr>
  </w:style>
  <w:style w:type="character" w:styleId="SubtleEmphasis">
    <w:name w:val="Subtle Emphasis"/>
    <w:basedOn w:val="DefaultParagraphFont"/>
    <w:uiPriority w:val="4"/>
    <w:rsid w:val="009F6F38"/>
    <w:rPr>
      <w:i/>
      <w:iCs/>
      <w:color w:val="404040" w:themeColor="text1" w:themeTint="BF"/>
    </w:rPr>
  </w:style>
  <w:style w:type="character" w:customStyle="1" w:styleId="dialogueChar0">
    <w:name w:val="dialogue Char"/>
    <w:basedOn w:val="DefaultParagraphFont"/>
    <w:link w:val="dialogue0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uiPriority w:val="3"/>
    <w:qFormat/>
    <w:rsid w:val="009F6F38"/>
    <w:pPr>
      <w:tabs>
        <w:tab w:val="left" w:pos="3686"/>
      </w:tabs>
    </w:pPr>
  </w:style>
  <w:style w:type="paragraph" w:customStyle="1" w:styleId="grade">
    <w:name w:val="grade"/>
    <w:basedOn w:val="Normal"/>
    <w:link w:val="gradeChar"/>
    <w:uiPriority w:val="9"/>
    <w:rsid w:val="009F6F38"/>
    <w:pPr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uiPriority w:val="3"/>
    <w:rsid w:val="00B6391A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uiPriority w:val="9"/>
    <w:qFormat/>
    <w:rsid w:val="00316B1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uiPriority w:val="3"/>
    <w:qFormat/>
    <w:rsid w:val="00B90BAD"/>
    <w:pPr>
      <w:ind w:left="0" w:firstLine="0"/>
    </w:pPr>
    <w:rPr>
      <w:i/>
    </w:rPr>
  </w:style>
  <w:style w:type="character" w:customStyle="1" w:styleId="footerphotcopiableChar">
    <w:name w:val="footer photcopiable Char"/>
    <w:basedOn w:val="FooterChar"/>
    <w:link w:val="footerphotcopiable"/>
    <w:uiPriority w:val="9"/>
    <w:rsid w:val="00422283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7"/>
    <w:rsid w:val="007635CD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uiPriority w:val="3"/>
    <w:rsid w:val="00B6391A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uiPriority w:val="7"/>
    <w:qFormat/>
    <w:rsid w:val="007635CD"/>
    <w:pPr>
      <w:spacing w:before="80"/>
    </w:pPr>
    <w:rPr>
      <w:rFonts w:asciiTheme="minorHAnsi" w:hAnsiTheme="minorHAnsi"/>
      <w:b w:val="0"/>
      <w:sz w:val="20"/>
    </w:rPr>
  </w:style>
  <w:style w:type="paragraph" w:customStyle="1" w:styleId="Noindent">
    <w:name w:val="No indent"/>
    <w:basedOn w:val="Normal"/>
    <w:link w:val="NoindentChar"/>
    <w:uiPriority w:val="3"/>
    <w:qFormat/>
    <w:rsid w:val="00122040"/>
    <w:pPr>
      <w:tabs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uiPriority w:val="7"/>
    <w:rsid w:val="007635CD"/>
    <w:rPr>
      <w:rFonts w:ascii="Arial" w:eastAsiaTheme="majorEastAsia" w:hAnsi="Arial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indentChar">
    <w:name w:val="No indent Char"/>
    <w:basedOn w:val="DefaultParagraphFont"/>
    <w:link w:val="Noindent"/>
    <w:uiPriority w:val="3"/>
    <w:rsid w:val="00B6391A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rsid w:val="00CE7C60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316B1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422283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65099D"/>
  </w:style>
  <w:style w:type="paragraph" w:customStyle="1" w:styleId="checkbox">
    <w:name w:val="checkbox"/>
    <w:basedOn w:val="Normal"/>
    <w:link w:val="checkboxChar"/>
    <w:uiPriority w:val="9"/>
    <w:rsid w:val="000247D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0E148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uiPriority w:val="9"/>
    <w:rsid w:val="000E148D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uiPriority w:val="6"/>
    <w:qFormat/>
    <w:rsid w:val="004402C0"/>
    <w:pPr>
      <w:tabs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uiPriority w:val="6"/>
    <w:rsid w:val="00422283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uiPriority w:val="3"/>
    <w:rsid w:val="004D33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uiPriority w:val="3"/>
    <w:rsid w:val="00422283"/>
    <w:rPr>
      <w:rFonts w:ascii="Helvetica" w:hAnsi="Helvetica" w:cs="Helvetica"/>
      <w:b/>
      <w:bCs/>
      <w:sz w:val="18"/>
      <w:szCs w:val="24"/>
    </w:rPr>
  </w:style>
  <w:style w:type="paragraph" w:customStyle="1" w:styleId="FooterBold">
    <w:name w:val="Footer Bold"/>
    <w:basedOn w:val="Footer"/>
    <w:link w:val="FooterBoldChar"/>
    <w:uiPriority w:val="44"/>
    <w:qFormat/>
    <w:rsid w:val="007635CD"/>
    <w:pPr>
      <w:spacing w:before="0"/>
      <w:ind w:left="0" w:firstLine="0"/>
    </w:pPr>
    <w:rPr>
      <w:b/>
      <w:i/>
    </w:rPr>
  </w:style>
  <w:style w:type="character" w:customStyle="1" w:styleId="FooterBoldChar">
    <w:name w:val="Footer Bold Char"/>
    <w:basedOn w:val="FooterChar"/>
    <w:link w:val="FooterBold"/>
    <w:uiPriority w:val="44"/>
    <w:rsid w:val="007635CD"/>
    <w:rPr>
      <w:rFonts w:cs="Helvetica"/>
      <w:b/>
      <w:i/>
      <w:sz w:val="20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77784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C25C3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C6A6D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C20E3"/>
    <w:rPr>
      <w:sz w:val="16"/>
      <w:szCs w:val="16"/>
    </w:rPr>
  </w:style>
  <w:style w:type="paragraph" w:styleId="Revision">
    <w:name w:val="Revision"/>
    <w:hidden/>
    <w:uiPriority w:val="99"/>
    <w:semiHidden/>
    <w:rsid w:val="00F40FD1"/>
    <w:pPr>
      <w:spacing w:before="0" w:after="0"/>
      <w:ind w:left="0" w:firstLine="0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Cambridge%20University%20Press\Think%20family%202nd%20edition,%20Gates%200-2%20-%20Documents_INTERNAL%20ONLY\09%20Content%20development\08%20Teacher's%20Resources\07%20briefs\Templates%20and%20examples\Think%20Test%20Template%20-%20doub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6C292F-8FA1-4DFC-BF8E-D8128F8EFCDF}"/>
</file>

<file path=customXml/itemProps3.xml><?xml version="1.0" encoding="utf-8"?>
<ds:datastoreItem xmlns:ds="http://schemas.openxmlformats.org/officeDocument/2006/customXml" ds:itemID="{03303B1A-3294-4187-AF53-65B651A30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C:\Users\mbenn\Cambridge University Press\Think family 2nd edition, Gates 0-2 - Documents_INTERNAL ONLY\09 Content development\08 Teacher's Resources\07 briefs\Templates and examples\Think Test Template - double column.dotm</Template>
  <TotalTime>0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10 Basic</vt:lpstr>
    </vt:vector>
  </TitlesOfParts>
  <Company>Cambridge University Press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10 Basic</dc:title>
  <dc:subject>Level 1</dc:subject>
  <dc:creator>Mark Benn</dc:creator>
  <cp:keywords/>
  <dc:description/>
  <cp:lastModifiedBy>Liz Nelson</cp:lastModifiedBy>
  <cp:revision>3</cp:revision>
  <dcterms:created xsi:type="dcterms:W3CDTF">2021-09-16T09:30:00Z</dcterms:created>
  <dcterms:modified xsi:type="dcterms:W3CDTF">2021-09-17T08:57:00Z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